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645" w:rsidRDefault="00DE0645" w:rsidP="00A11172">
      <w:pPr>
        <w:jc w:val="center"/>
        <w:rPr>
          <w:sz w:val="28"/>
          <w:szCs w:val="28"/>
        </w:rPr>
      </w:pPr>
      <w:r>
        <w:rPr>
          <w:sz w:val="28"/>
          <w:szCs w:val="28"/>
        </w:rPr>
        <w:t>РОССИЙСКАЯ  ФЕДЕРАЦИЯ</w:t>
      </w:r>
    </w:p>
    <w:p w:rsidR="00DE0645" w:rsidRDefault="00DE0645" w:rsidP="009B3D73">
      <w:pPr>
        <w:jc w:val="center"/>
        <w:rPr>
          <w:sz w:val="28"/>
          <w:szCs w:val="28"/>
        </w:rPr>
      </w:pPr>
      <w:bookmarkStart w:id="0" w:name="_GoBack"/>
      <w:bookmarkEnd w:id="0"/>
      <w:r>
        <w:rPr>
          <w:sz w:val="28"/>
          <w:szCs w:val="28"/>
        </w:rPr>
        <w:t xml:space="preserve">АДМИНИСТРАЦИЯ НОВОПЕРШИНСКОГО СЕЛЬСОВЕТА ДМИТРИЕВСКОГО РАЙОНА </w:t>
      </w:r>
    </w:p>
    <w:p w:rsidR="00DE0645" w:rsidRPr="009B3D73" w:rsidRDefault="00DE0645" w:rsidP="009B3D73">
      <w:pPr>
        <w:jc w:val="center"/>
        <w:rPr>
          <w:sz w:val="28"/>
          <w:szCs w:val="28"/>
        </w:rPr>
      </w:pPr>
      <w:r>
        <w:rPr>
          <w:sz w:val="28"/>
          <w:szCs w:val="28"/>
        </w:rPr>
        <w:t xml:space="preserve">КУРСКОЙ ОБЛАСТИ </w:t>
      </w:r>
    </w:p>
    <w:p w:rsidR="00DE0645" w:rsidRDefault="00DE0645" w:rsidP="009B3D73">
      <w:pPr>
        <w:jc w:val="center"/>
        <w:rPr>
          <w:sz w:val="28"/>
          <w:szCs w:val="28"/>
        </w:rPr>
      </w:pPr>
    </w:p>
    <w:p w:rsidR="00DE0645" w:rsidRDefault="00DE0645" w:rsidP="009B3D73">
      <w:pPr>
        <w:jc w:val="center"/>
        <w:rPr>
          <w:sz w:val="28"/>
          <w:szCs w:val="28"/>
        </w:rPr>
      </w:pPr>
    </w:p>
    <w:p w:rsidR="00DE0645" w:rsidRPr="009B3D73" w:rsidRDefault="00DE0645" w:rsidP="009B3D73">
      <w:pPr>
        <w:jc w:val="center"/>
        <w:rPr>
          <w:sz w:val="28"/>
          <w:szCs w:val="28"/>
        </w:rPr>
      </w:pPr>
      <w:r w:rsidRPr="009B3D73">
        <w:rPr>
          <w:sz w:val="28"/>
          <w:szCs w:val="28"/>
        </w:rPr>
        <w:t>Постановление</w:t>
      </w:r>
    </w:p>
    <w:p w:rsidR="00DE0645" w:rsidRDefault="00DE0645" w:rsidP="00E60F38">
      <w:pPr>
        <w:spacing w:line="360" w:lineRule="auto"/>
        <w:rPr>
          <w:sz w:val="28"/>
          <w:szCs w:val="28"/>
        </w:rPr>
      </w:pPr>
    </w:p>
    <w:p w:rsidR="00DE0645" w:rsidRDefault="00DE0645" w:rsidP="009B3D73">
      <w:pPr>
        <w:rPr>
          <w:sz w:val="28"/>
          <w:szCs w:val="28"/>
        </w:rPr>
      </w:pPr>
      <w:r w:rsidRPr="009B3D73">
        <w:rPr>
          <w:sz w:val="28"/>
          <w:szCs w:val="28"/>
        </w:rPr>
        <w:t>от 13 декабря 2016г №235</w:t>
      </w:r>
    </w:p>
    <w:p w:rsidR="00DE0645" w:rsidRDefault="00DE0645" w:rsidP="009B3D73">
      <w:pPr>
        <w:rPr>
          <w:sz w:val="28"/>
          <w:szCs w:val="28"/>
        </w:rPr>
      </w:pPr>
      <w:r>
        <w:rPr>
          <w:sz w:val="28"/>
          <w:szCs w:val="28"/>
        </w:rPr>
        <w:t>д. Новая Першина</w:t>
      </w:r>
    </w:p>
    <w:p w:rsidR="00DE0645" w:rsidRPr="009B3D73" w:rsidRDefault="00DE0645" w:rsidP="009B3D73">
      <w:pPr>
        <w:rPr>
          <w:sz w:val="28"/>
          <w:szCs w:val="28"/>
        </w:rPr>
      </w:pPr>
    </w:p>
    <w:p w:rsidR="00DE0645" w:rsidRPr="009B3D73" w:rsidRDefault="00DE0645" w:rsidP="00FB26C8">
      <w:pPr>
        <w:ind w:right="3259"/>
        <w:jc w:val="both"/>
        <w:rPr>
          <w:sz w:val="28"/>
          <w:szCs w:val="28"/>
        </w:rPr>
      </w:pPr>
      <w:r w:rsidRPr="009B3D73">
        <w:rPr>
          <w:sz w:val="28"/>
          <w:szCs w:val="28"/>
        </w:rPr>
        <w:t>Об утверждении Порядка возврата межбюджетных трансфертов из бюджета муниципального образования «Новопершинский сельсовет» Дмитриевского района Курской области в бюджет, которому они были ранее предоставлены</w:t>
      </w:r>
    </w:p>
    <w:p w:rsidR="00DE0645" w:rsidRPr="009B3D73" w:rsidRDefault="00DE0645" w:rsidP="004959C6">
      <w:pPr>
        <w:jc w:val="both"/>
        <w:rPr>
          <w:sz w:val="28"/>
          <w:szCs w:val="28"/>
        </w:rPr>
      </w:pPr>
    </w:p>
    <w:p w:rsidR="00DE0645" w:rsidRPr="009B3D73" w:rsidRDefault="00DE0645" w:rsidP="00F15EBC">
      <w:pPr>
        <w:ind w:firstLine="709"/>
        <w:jc w:val="both"/>
        <w:rPr>
          <w:sz w:val="28"/>
          <w:szCs w:val="28"/>
        </w:rPr>
      </w:pPr>
      <w:r w:rsidRPr="009B3D73">
        <w:rPr>
          <w:sz w:val="28"/>
          <w:szCs w:val="28"/>
        </w:rPr>
        <w:t>В соответствии с частью 5 статьи 242 Бюджетного кодекса Российской Федерации, Администрация Новопершинского сельсовета Дмитриевского района Курской области ПОСТАНОВЛЯЕТ:</w:t>
      </w:r>
    </w:p>
    <w:p w:rsidR="00DE0645" w:rsidRPr="009B3D73" w:rsidRDefault="00DE0645" w:rsidP="00BD0630">
      <w:pPr>
        <w:ind w:firstLine="708"/>
        <w:jc w:val="both"/>
        <w:rPr>
          <w:sz w:val="28"/>
          <w:szCs w:val="28"/>
        </w:rPr>
      </w:pPr>
      <w:r w:rsidRPr="009B3D73">
        <w:rPr>
          <w:sz w:val="28"/>
          <w:szCs w:val="28"/>
        </w:rPr>
        <w:t>1. Утвердить прилагаемый Порядок возврата межбюджетных трансфертов из бюджета муниципального образования «Новопершинский сельсовет» в бюджет, которому они были ранее предоставлены.</w:t>
      </w:r>
    </w:p>
    <w:p w:rsidR="00DE0645" w:rsidRPr="009B3D73" w:rsidRDefault="00DE0645" w:rsidP="00DE2F74">
      <w:pPr>
        <w:widowControl w:val="0"/>
        <w:jc w:val="both"/>
        <w:rPr>
          <w:sz w:val="28"/>
          <w:szCs w:val="28"/>
        </w:rPr>
      </w:pPr>
      <w:r w:rsidRPr="009B3D73">
        <w:rPr>
          <w:sz w:val="28"/>
          <w:szCs w:val="28"/>
        </w:rPr>
        <w:t xml:space="preserve"> Постановление вступает в силу с 1 января 2017 года.</w:t>
      </w:r>
    </w:p>
    <w:p w:rsidR="00DE0645" w:rsidRPr="009B3D73" w:rsidRDefault="00DE0645" w:rsidP="00F03A0D">
      <w:pPr>
        <w:widowControl w:val="0"/>
        <w:ind w:firstLine="709"/>
        <w:jc w:val="both"/>
        <w:rPr>
          <w:sz w:val="28"/>
          <w:szCs w:val="28"/>
        </w:rPr>
      </w:pPr>
      <w:r w:rsidRPr="009B3D73">
        <w:rPr>
          <w:sz w:val="28"/>
          <w:szCs w:val="28"/>
        </w:rPr>
        <w:t>2. Контроль за исполнением данного постановления возлагаю на начальника бухгалтерского учета и отчетности Администрации Новопершинского сельсовета Е.Н.Петрушину.</w:t>
      </w:r>
    </w:p>
    <w:p w:rsidR="00DE0645" w:rsidRPr="009B3D73" w:rsidRDefault="00DE0645" w:rsidP="00246440">
      <w:pPr>
        <w:ind w:firstLine="709"/>
        <w:jc w:val="both"/>
        <w:rPr>
          <w:sz w:val="28"/>
          <w:szCs w:val="28"/>
        </w:rPr>
      </w:pPr>
      <w:r w:rsidRPr="009B3D73">
        <w:rPr>
          <w:sz w:val="28"/>
          <w:szCs w:val="28"/>
        </w:rPr>
        <w:t>3.  Постановление вступает в силу с 1 января 2017 года.</w:t>
      </w:r>
    </w:p>
    <w:p w:rsidR="00DE0645" w:rsidRPr="009B3D73" w:rsidRDefault="00DE0645" w:rsidP="00246440">
      <w:pPr>
        <w:ind w:firstLine="709"/>
        <w:jc w:val="both"/>
        <w:rPr>
          <w:sz w:val="28"/>
          <w:szCs w:val="28"/>
        </w:rPr>
      </w:pPr>
    </w:p>
    <w:p w:rsidR="00DE0645" w:rsidRPr="009B3D73" w:rsidRDefault="00DE0645" w:rsidP="00C364B8">
      <w:pPr>
        <w:ind w:firstLine="709"/>
        <w:jc w:val="both"/>
        <w:rPr>
          <w:sz w:val="28"/>
          <w:szCs w:val="28"/>
        </w:rPr>
      </w:pPr>
    </w:p>
    <w:p w:rsidR="00DE0645" w:rsidRPr="009B3D73" w:rsidRDefault="00DE0645" w:rsidP="006A70B1">
      <w:pPr>
        <w:spacing w:line="276" w:lineRule="auto"/>
        <w:jc w:val="both"/>
        <w:rPr>
          <w:sz w:val="28"/>
          <w:szCs w:val="28"/>
        </w:rPr>
      </w:pPr>
    </w:p>
    <w:p w:rsidR="00DE0645" w:rsidRPr="009B3D73" w:rsidRDefault="00DE0645" w:rsidP="00E60F38">
      <w:pPr>
        <w:pStyle w:val="NoSpacing"/>
        <w:widowControl w:val="0"/>
      </w:pPr>
      <w:r>
        <w:t xml:space="preserve">Глава Новопершинского сельсовета                                           А.Н.Дорожкин </w:t>
      </w:r>
    </w:p>
    <w:p w:rsidR="00DE0645" w:rsidRPr="009B3D73" w:rsidRDefault="00DE0645" w:rsidP="00E60F38">
      <w:pPr>
        <w:pStyle w:val="NoSpacing"/>
        <w:widowControl w:val="0"/>
      </w:pPr>
    </w:p>
    <w:p w:rsidR="00DE0645" w:rsidRPr="009B3D73" w:rsidRDefault="00DE0645" w:rsidP="00E60F38">
      <w:pPr>
        <w:pStyle w:val="NoSpacing"/>
        <w:widowControl w:val="0"/>
      </w:pPr>
    </w:p>
    <w:p w:rsidR="00DE0645" w:rsidRPr="009B3D73" w:rsidRDefault="00DE0645" w:rsidP="00E60F38">
      <w:pPr>
        <w:pStyle w:val="NoSpacing"/>
        <w:widowControl w:val="0"/>
        <w:rPr>
          <w:sz w:val="24"/>
          <w:szCs w:val="24"/>
        </w:rPr>
      </w:pPr>
    </w:p>
    <w:p w:rsidR="00DE0645" w:rsidRPr="009B3D73" w:rsidRDefault="00DE0645" w:rsidP="00E60F38">
      <w:pPr>
        <w:pStyle w:val="NoSpacing"/>
        <w:widowControl w:val="0"/>
        <w:rPr>
          <w:sz w:val="24"/>
          <w:szCs w:val="24"/>
        </w:rPr>
      </w:pPr>
      <w:r w:rsidRPr="009B3D73">
        <w:rPr>
          <w:sz w:val="24"/>
          <w:szCs w:val="24"/>
        </w:rPr>
        <w:t xml:space="preserve">Исполнитель: </w:t>
      </w:r>
    </w:p>
    <w:p w:rsidR="00DE0645" w:rsidRPr="009B3D73" w:rsidRDefault="00DE0645" w:rsidP="00E60F38">
      <w:pPr>
        <w:pStyle w:val="NoSpacing"/>
        <w:widowControl w:val="0"/>
        <w:rPr>
          <w:sz w:val="24"/>
          <w:szCs w:val="24"/>
        </w:rPr>
      </w:pPr>
      <w:r w:rsidRPr="009B3D73">
        <w:rPr>
          <w:sz w:val="24"/>
          <w:szCs w:val="24"/>
        </w:rPr>
        <w:t>Е.Н.Петрушина</w:t>
      </w:r>
    </w:p>
    <w:p w:rsidR="00DE0645" w:rsidRPr="009B3D73" w:rsidRDefault="00DE0645" w:rsidP="00E60F38">
      <w:pPr>
        <w:pStyle w:val="NoSpacing"/>
        <w:widowControl w:val="0"/>
      </w:pPr>
    </w:p>
    <w:p w:rsidR="00DE0645" w:rsidRDefault="00DE0645" w:rsidP="00E60F38">
      <w:pPr>
        <w:pStyle w:val="NoSpacing"/>
        <w:widowControl w:val="0"/>
      </w:pPr>
    </w:p>
    <w:p w:rsidR="00DE0645" w:rsidRPr="009B3D73" w:rsidRDefault="00DE0645" w:rsidP="00E60F38">
      <w:pPr>
        <w:pStyle w:val="NoSpacing"/>
        <w:widowControl w:val="0"/>
      </w:pPr>
    </w:p>
    <w:p w:rsidR="00DE0645" w:rsidRPr="009B3D73" w:rsidRDefault="00DE0645" w:rsidP="00E60F38">
      <w:pPr>
        <w:pStyle w:val="NoSpacing"/>
        <w:widowControl w:val="0"/>
      </w:pPr>
    </w:p>
    <w:p w:rsidR="00DE0645" w:rsidRDefault="00DE0645" w:rsidP="009B3D73">
      <w:pPr>
        <w:pStyle w:val="20"/>
        <w:shd w:val="clear" w:color="auto" w:fill="auto"/>
        <w:ind w:firstLine="0"/>
        <w:jc w:val="right"/>
        <w:rPr>
          <w:sz w:val="28"/>
          <w:szCs w:val="28"/>
        </w:rPr>
      </w:pPr>
      <w:r w:rsidRPr="009B3D73">
        <w:rPr>
          <w:sz w:val="28"/>
          <w:szCs w:val="28"/>
        </w:rPr>
        <w:t xml:space="preserve">                                    </w:t>
      </w:r>
    </w:p>
    <w:p w:rsidR="00DE0645" w:rsidRDefault="00DE0645" w:rsidP="009B3D73">
      <w:pPr>
        <w:pStyle w:val="20"/>
        <w:shd w:val="clear" w:color="auto" w:fill="auto"/>
        <w:ind w:firstLine="0"/>
        <w:jc w:val="right"/>
        <w:rPr>
          <w:sz w:val="28"/>
          <w:szCs w:val="28"/>
        </w:rPr>
      </w:pPr>
    </w:p>
    <w:p w:rsidR="00DE0645" w:rsidRDefault="00DE0645" w:rsidP="009B3D73">
      <w:pPr>
        <w:pStyle w:val="20"/>
        <w:shd w:val="clear" w:color="auto" w:fill="auto"/>
        <w:ind w:firstLine="0"/>
        <w:jc w:val="right"/>
        <w:rPr>
          <w:sz w:val="28"/>
          <w:szCs w:val="28"/>
        </w:rPr>
      </w:pPr>
    </w:p>
    <w:p w:rsidR="00DE0645" w:rsidRPr="009B3D73" w:rsidRDefault="00DE0645" w:rsidP="009B3D73">
      <w:pPr>
        <w:pStyle w:val="20"/>
        <w:shd w:val="clear" w:color="auto" w:fill="auto"/>
        <w:ind w:firstLine="0"/>
        <w:jc w:val="right"/>
        <w:rPr>
          <w:sz w:val="28"/>
          <w:szCs w:val="28"/>
        </w:rPr>
      </w:pPr>
      <w:r w:rsidRPr="009B3D73">
        <w:rPr>
          <w:sz w:val="28"/>
          <w:szCs w:val="28"/>
        </w:rPr>
        <w:t xml:space="preserve"> Утвержден</w:t>
      </w:r>
    </w:p>
    <w:p w:rsidR="00DE0645" w:rsidRPr="009B3D73" w:rsidRDefault="00DE0645" w:rsidP="009B3D73">
      <w:pPr>
        <w:pStyle w:val="20"/>
        <w:shd w:val="clear" w:color="auto" w:fill="auto"/>
        <w:tabs>
          <w:tab w:val="left" w:pos="7481"/>
        </w:tabs>
        <w:spacing w:after="784"/>
        <w:ind w:left="5100" w:firstLine="0"/>
        <w:jc w:val="right"/>
        <w:rPr>
          <w:sz w:val="28"/>
          <w:szCs w:val="28"/>
        </w:rPr>
      </w:pPr>
      <w:r w:rsidRPr="009B3D73">
        <w:rPr>
          <w:sz w:val="28"/>
          <w:szCs w:val="28"/>
        </w:rPr>
        <w:t xml:space="preserve">постановлением Администрации </w:t>
      </w:r>
      <w:r>
        <w:rPr>
          <w:sz w:val="28"/>
          <w:szCs w:val="28"/>
        </w:rPr>
        <w:t xml:space="preserve">Новопершинского сельсовета </w:t>
      </w:r>
      <w:r w:rsidRPr="009B3D73">
        <w:rPr>
          <w:sz w:val="28"/>
          <w:szCs w:val="28"/>
        </w:rPr>
        <w:t>Дмитриевского района Курской области                                                     от« 13» декабря</w:t>
      </w:r>
      <w:r w:rsidRPr="009B3D73">
        <w:rPr>
          <w:sz w:val="28"/>
          <w:szCs w:val="28"/>
        </w:rPr>
        <w:tab/>
        <w:t>2016 № 235</w:t>
      </w:r>
    </w:p>
    <w:p w:rsidR="00DE0645" w:rsidRPr="009B3D73" w:rsidRDefault="00DE0645" w:rsidP="00D7460E">
      <w:pPr>
        <w:pStyle w:val="30"/>
        <w:shd w:val="clear" w:color="auto" w:fill="auto"/>
        <w:spacing w:before="0"/>
        <w:ind w:left="4200"/>
        <w:rPr>
          <w:sz w:val="28"/>
          <w:szCs w:val="28"/>
        </w:rPr>
      </w:pPr>
      <w:r w:rsidRPr="009B3D73">
        <w:rPr>
          <w:sz w:val="28"/>
          <w:szCs w:val="28"/>
        </w:rPr>
        <w:t>ПОРЯДОК</w:t>
      </w:r>
    </w:p>
    <w:p w:rsidR="00DE0645" w:rsidRPr="009B3D73" w:rsidRDefault="00DE0645" w:rsidP="00D7460E">
      <w:pPr>
        <w:pStyle w:val="20"/>
        <w:shd w:val="clear" w:color="auto" w:fill="auto"/>
        <w:spacing w:after="596" w:line="317" w:lineRule="exact"/>
        <w:ind w:left="1560"/>
        <w:jc w:val="center"/>
        <w:rPr>
          <w:sz w:val="28"/>
          <w:szCs w:val="28"/>
        </w:rPr>
      </w:pPr>
      <w:r w:rsidRPr="009B3D73">
        <w:rPr>
          <w:sz w:val="28"/>
          <w:szCs w:val="28"/>
        </w:rPr>
        <w:t>возврата межбюджетных трансфертов из бюджета муниципального образования «Новопершинский сельсовет» Курской области в бюджет, которому они были ранее предоставлены</w:t>
      </w:r>
    </w:p>
    <w:p w:rsidR="00DE0645" w:rsidRPr="009B3D73" w:rsidRDefault="00DE0645" w:rsidP="00D7460E">
      <w:pPr>
        <w:pStyle w:val="20"/>
        <w:numPr>
          <w:ilvl w:val="0"/>
          <w:numId w:val="1"/>
        </w:numPr>
        <w:shd w:val="clear" w:color="auto" w:fill="auto"/>
        <w:tabs>
          <w:tab w:val="left" w:pos="1406"/>
        </w:tabs>
        <w:ind w:firstLine="740"/>
        <w:jc w:val="both"/>
        <w:rPr>
          <w:sz w:val="28"/>
          <w:szCs w:val="28"/>
        </w:rPr>
      </w:pPr>
      <w:r w:rsidRPr="009B3D73">
        <w:rPr>
          <w:sz w:val="28"/>
          <w:szCs w:val="28"/>
        </w:rPr>
        <w:t>Настоящий Порядок возврата межбюджетных трансфертов из бюджета муниципального образования «Новопершинский сельсовет» Дмитриевского района Курской области в бюджет, которому они были ранее предоставлены, разработан в соответствии с частью 5 статьи 242 Бюджетного кодекса Российской Федерации и устанавливает порядок возврата из бюджета муниципального образования «Новопершинский сельсовет» Дмитриевского района Курской области не использованных по состоянию на 1 января текущего финансового года межбюджетных трансфертов в форме субсидий, субвенций и иных межбюджетных трансфертов, имеющих целевое назначение (далее - межбюджетные трансферты), в бюджет, которому они были ранее предоставлены.</w:t>
      </w:r>
    </w:p>
    <w:p w:rsidR="00DE0645" w:rsidRPr="009B3D73" w:rsidRDefault="00DE0645" w:rsidP="00D7460E">
      <w:pPr>
        <w:pStyle w:val="20"/>
        <w:numPr>
          <w:ilvl w:val="0"/>
          <w:numId w:val="1"/>
        </w:numPr>
        <w:shd w:val="clear" w:color="auto" w:fill="auto"/>
        <w:tabs>
          <w:tab w:val="left" w:pos="1111"/>
        </w:tabs>
        <w:ind w:firstLine="740"/>
        <w:jc w:val="both"/>
        <w:rPr>
          <w:sz w:val="28"/>
          <w:szCs w:val="28"/>
        </w:rPr>
      </w:pPr>
      <w:r w:rsidRPr="009B3D73">
        <w:rPr>
          <w:sz w:val="28"/>
          <w:szCs w:val="28"/>
        </w:rPr>
        <w:t>Средства в объеме, не превышающем остатка межбюджетных трансфертов, не использованных в отчетном финансовом году, могут быть возвращены из бюджета муниципального образования «Новопершинский сельсовет» Дмитриевского района Курской области в бюджет, которому они были ранее предоставлены, для финансового обеспечения расходов указанного бюджета, соответствующих целям предоставления данных межбюджетных трансфертов, на основании решения главного администратора средств бюджета муниципального образования «Новопершинский сельсовет» Дмитриевского района Курской области (далее - главный администратор) о наличии потребности в указанных межбюджетных трансфертах, согласованного с начальником отдела бухучета и отчетности Администрации Новопершинского сельсовета (далее – финансовое управление) в определяемом ими порядке.</w:t>
      </w:r>
    </w:p>
    <w:p w:rsidR="00DE0645" w:rsidRPr="009B3D73" w:rsidRDefault="00DE0645" w:rsidP="00D7460E">
      <w:pPr>
        <w:pStyle w:val="20"/>
        <w:numPr>
          <w:ilvl w:val="0"/>
          <w:numId w:val="1"/>
        </w:numPr>
        <w:shd w:val="clear" w:color="auto" w:fill="auto"/>
        <w:tabs>
          <w:tab w:val="left" w:pos="1111"/>
        </w:tabs>
        <w:ind w:firstLine="740"/>
        <w:jc w:val="both"/>
        <w:rPr>
          <w:sz w:val="28"/>
          <w:szCs w:val="28"/>
        </w:rPr>
      </w:pPr>
      <w:r w:rsidRPr="009B3D73">
        <w:rPr>
          <w:sz w:val="28"/>
          <w:szCs w:val="28"/>
        </w:rPr>
        <w:t>Принятие главными администраторами решения о наличии (об отсутствии) потребности в межбюджетных трансфертах (средствах бюджета муниципального образования «Новопершинский сельсовет» Дмитриевского района Курской области, не требующих софинансирования средств областного бюджета), не использованных в отчетном финансовом году, а также возврат ими в бюджет, которому они были ранее предоставлены, в отношении которых принято решение о наличии потребности в направлении их в текущем году на те же цели, осуществляются не позднее 30 рабочих дней со дня поступления указанных средств в бюджет муниципального образования «Новопершинский сельсовет» Дмитриевского района Курской области области по результатам рассмотрения отчета о расходах соответствующего бюджета, сформированного и представленного в порядке, установленном главным администратором (далее - Отчет).</w:t>
      </w:r>
    </w:p>
    <w:p w:rsidR="00DE0645" w:rsidRPr="009B3D73" w:rsidRDefault="00DE0645" w:rsidP="00D7460E">
      <w:pPr>
        <w:pStyle w:val="20"/>
        <w:shd w:val="clear" w:color="auto" w:fill="auto"/>
        <w:ind w:firstLine="740"/>
        <w:jc w:val="both"/>
        <w:rPr>
          <w:sz w:val="28"/>
          <w:szCs w:val="28"/>
        </w:rPr>
      </w:pPr>
      <w:r w:rsidRPr="009B3D73">
        <w:rPr>
          <w:sz w:val="28"/>
          <w:szCs w:val="28"/>
        </w:rPr>
        <w:t>Главные администраторы рассматривают представленные Отчеты и не позднее 20 рабочих дней со дня поступления неиспользованного остатка межбюджетных трансфертов в бюджет муниципального образования «Новопершинский сельсовет» Дмитриевского района Курской области направляют на согласование в финансовое управление решение о наличии потребности в направлении на те же цели в текущем финансовом году остатков межбюджетных трансфертов, в форме Уведомления и информацию, обосновывающую наличие потребности в направлении в текущем финансовом году на те же цели остатков межбюджетных трансфертов.</w:t>
      </w:r>
    </w:p>
    <w:p w:rsidR="00DE0645" w:rsidRPr="009B3D73" w:rsidRDefault="00DE0645" w:rsidP="00D7460E">
      <w:pPr>
        <w:pStyle w:val="20"/>
        <w:numPr>
          <w:ilvl w:val="0"/>
          <w:numId w:val="1"/>
        </w:numPr>
        <w:shd w:val="clear" w:color="auto" w:fill="auto"/>
        <w:tabs>
          <w:tab w:val="left" w:pos="1130"/>
        </w:tabs>
        <w:ind w:firstLine="740"/>
        <w:jc w:val="both"/>
        <w:rPr>
          <w:sz w:val="28"/>
          <w:szCs w:val="28"/>
        </w:rPr>
      </w:pPr>
      <w:r w:rsidRPr="009B3D73">
        <w:rPr>
          <w:sz w:val="28"/>
          <w:szCs w:val="28"/>
        </w:rPr>
        <w:t>Администрация рассматривает представленные главным</w:t>
      </w:r>
    </w:p>
    <w:p w:rsidR="00DE0645" w:rsidRPr="009B3D73" w:rsidRDefault="00DE0645" w:rsidP="00CF5FE5">
      <w:pPr>
        <w:pStyle w:val="20"/>
        <w:shd w:val="clear" w:color="auto" w:fill="auto"/>
        <w:tabs>
          <w:tab w:val="center" w:pos="2054"/>
          <w:tab w:val="right" w:pos="2544"/>
          <w:tab w:val="left" w:pos="2707"/>
          <w:tab w:val="left" w:pos="3196"/>
          <w:tab w:val="right" w:pos="4248"/>
          <w:tab w:val="right" w:pos="5520"/>
          <w:tab w:val="left" w:pos="5683"/>
          <w:tab w:val="right" w:pos="8002"/>
          <w:tab w:val="right" w:pos="9034"/>
        </w:tabs>
        <w:ind w:firstLine="0"/>
        <w:jc w:val="both"/>
        <w:rPr>
          <w:sz w:val="28"/>
          <w:szCs w:val="28"/>
        </w:rPr>
      </w:pPr>
      <w:r w:rsidRPr="009B3D73">
        <w:rPr>
          <w:sz w:val="28"/>
          <w:szCs w:val="28"/>
        </w:rPr>
        <w:t>администратором документы, указанные в пункте 3 настоящего Порядка, и не позднее 5 рабочих дней со дня поступления указанных документов начальнику отдела бухучета и отчетности и  согласовывает решения о наличии потребности в направлении на теже цели в</w:t>
      </w:r>
      <w:r w:rsidRPr="009B3D73">
        <w:rPr>
          <w:sz w:val="28"/>
          <w:szCs w:val="28"/>
        </w:rPr>
        <w:tab/>
        <w:t>текущем финансовом</w:t>
      </w:r>
      <w:r w:rsidRPr="009B3D73">
        <w:rPr>
          <w:sz w:val="28"/>
          <w:szCs w:val="28"/>
        </w:rPr>
        <w:tab/>
        <w:t xml:space="preserve">году </w:t>
      </w:r>
      <w:r w:rsidRPr="009B3D73">
        <w:rPr>
          <w:sz w:val="28"/>
          <w:szCs w:val="28"/>
        </w:rPr>
        <w:tab/>
        <w:t>остатка межбюджетных трансфертов либо отказывает в его согласовании.</w:t>
      </w:r>
    </w:p>
    <w:p w:rsidR="00DE0645" w:rsidRPr="009B3D73" w:rsidRDefault="00DE0645" w:rsidP="00D7460E">
      <w:pPr>
        <w:pStyle w:val="20"/>
        <w:shd w:val="clear" w:color="auto" w:fill="auto"/>
        <w:tabs>
          <w:tab w:val="center" w:pos="2054"/>
          <w:tab w:val="right" w:pos="2544"/>
          <w:tab w:val="left" w:pos="2707"/>
          <w:tab w:val="left" w:pos="3196"/>
          <w:tab w:val="right" w:pos="4248"/>
          <w:tab w:val="right" w:pos="5520"/>
          <w:tab w:val="left" w:pos="5683"/>
          <w:tab w:val="right" w:pos="8002"/>
          <w:tab w:val="right" w:pos="9034"/>
        </w:tabs>
        <w:ind w:firstLine="740"/>
        <w:jc w:val="both"/>
        <w:rPr>
          <w:sz w:val="28"/>
          <w:szCs w:val="28"/>
        </w:rPr>
      </w:pPr>
      <w:r w:rsidRPr="009B3D73">
        <w:rPr>
          <w:sz w:val="28"/>
          <w:szCs w:val="28"/>
        </w:rPr>
        <w:t xml:space="preserve">В случае согласования решения о наличии потребности в направлении на те же цели в </w:t>
      </w:r>
      <w:r w:rsidRPr="009B3D73">
        <w:rPr>
          <w:sz w:val="28"/>
          <w:szCs w:val="28"/>
        </w:rPr>
        <w:tab/>
        <w:t>текущем финансовом</w:t>
      </w:r>
      <w:r w:rsidRPr="009B3D73">
        <w:rPr>
          <w:sz w:val="28"/>
          <w:szCs w:val="28"/>
        </w:rPr>
        <w:tab/>
        <w:t>году</w:t>
      </w:r>
      <w:r w:rsidRPr="009B3D73">
        <w:rPr>
          <w:sz w:val="28"/>
          <w:szCs w:val="28"/>
        </w:rPr>
        <w:tab/>
        <w:t>остатка межбюджетных трансфертов финансовое управление направляет главному администратору согласованное Уведомление.</w:t>
      </w:r>
    </w:p>
    <w:p w:rsidR="00DE0645" w:rsidRPr="009B3D73" w:rsidRDefault="00DE0645" w:rsidP="00D7460E">
      <w:pPr>
        <w:pStyle w:val="20"/>
        <w:numPr>
          <w:ilvl w:val="0"/>
          <w:numId w:val="1"/>
        </w:numPr>
        <w:shd w:val="clear" w:color="auto" w:fill="auto"/>
        <w:tabs>
          <w:tab w:val="left" w:pos="1130"/>
        </w:tabs>
        <w:ind w:firstLine="740"/>
        <w:jc w:val="both"/>
        <w:rPr>
          <w:sz w:val="28"/>
          <w:szCs w:val="28"/>
        </w:rPr>
      </w:pPr>
      <w:r w:rsidRPr="009B3D73">
        <w:rPr>
          <w:sz w:val="28"/>
          <w:szCs w:val="28"/>
        </w:rPr>
        <w:t>В случае отказа в согласовании решения о наличии потребности в</w:t>
      </w:r>
    </w:p>
    <w:p w:rsidR="00DE0645" w:rsidRPr="009B3D73" w:rsidRDefault="00DE0645" w:rsidP="00D7460E">
      <w:pPr>
        <w:pStyle w:val="20"/>
        <w:shd w:val="clear" w:color="auto" w:fill="auto"/>
        <w:tabs>
          <w:tab w:val="center" w:pos="2054"/>
          <w:tab w:val="right" w:pos="2544"/>
          <w:tab w:val="left" w:pos="2707"/>
          <w:tab w:val="left" w:pos="3201"/>
          <w:tab w:val="right" w:pos="4248"/>
          <w:tab w:val="right" w:pos="5520"/>
          <w:tab w:val="left" w:pos="5683"/>
          <w:tab w:val="right" w:pos="8002"/>
          <w:tab w:val="right" w:pos="9034"/>
        </w:tabs>
        <w:ind w:firstLine="0"/>
        <w:jc w:val="both"/>
        <w:rPr>
          <w:sz w:val="28"/>
          <w:szCs w:val="28"/>
        </w:rPr>
      </w:pPr>
      <w:r w:rsidRPr="009B3D73">
        <w:rPr>
          <w:sz w:val="28"/>
          <w:szCs w:val="28"/>
        </w:rPr>
        <w:t>направлении</w:t>
      </w:r>
      <w:r w:rsidRPr="009B3D73">
        <w:rPr>
          <w:sz w:val="28"/>
          <w:szCs w:val="28"/>
        </w:rPr>
        <w:tab/>
        <w:t>на</w:t>
      </w:r>
      <w:r w:rsidRPr="009B3D73">
        <w:rPr>
          <w:sz w:val="28"/>
          <w:szCs w:val="28"/>
        </w:rPr>
        <w:tab/>
        <w:t>те</w:t>
      </w:r>
      <w:r w:rsidRPr="009B3D73">
        <w:rPr>
          <w:sz w:val="28"/>
          <w:szCs w:val="28"/>
        </w:rPr>
        <w:tab/>
        <w:t>же</w:t>
      </w:r>
      <w:r w:rsidRPr="009B3D73">
        <w:rPr>
          <w:sz w:val="28"/>
          <w:szCs w:val="28"/>
        </w:rPr>
        <w:tab/>
        <w:t>цели</w:t>
      </w:r>
      <w:r w:rsidRPr="009B3D73">
        <w:rPr>
          <w:sz w:val="28"/>
          <w:szCs w:val="28"/>
        </w:rPr>
        <w:tab/>
        <w:t>в</w:t>
      </w:r>
      <w:r w:rsidRPr="009B3D73">
        <w:rPr>
          <w:sz w:val="28"/>
          <w:szCs w:val="28"/>
        </w:rPr>
        <w:tab/>
        <w:t>текущем</w:t>
      </w:r>
      <w:r w:rsidRPr="009B3D73">
        <w:rPr>
          <w:sz w:val="28"/>
          <w:szCs w:val="28"/>
        </w:rPr>
        <w:tab/>
        <w:t>финансовом</w:t>
      </w:r>
      <w:r w:rsidRPr="009B3D73">
        <w:rPr>
          <w:sz w:val="28"/>
          <w:szCs w:val="28"/>
        </w:rPr>
        <w:tab/>
        <w:t>году</w:t>
      </w:r>
      <w:r w:rsidRPr="009B3D73">
        <w:rPr>
          <w:sz w:val="28"/>
          <w:szCs w:val="28"/>
        </w:rPr>
        <w:tab/>
        <w:t>остатка</w:t>
      </w:r>
    </w:p>
    <w:p w:rsidR="00DE0645" w:rsidRPr="009B3D73" w:rsidRDefault="00DE0645" w:rsidP="00D7460E">
      <w:pPr>
        <w:pStyle w:val="20"/>
        <w:shd w:val="clear" w:color="auto" w:fill="auto"/>
        <w:ind w:firstLine="0"/>
        <w:jc w:val="both"/>
        <w:rPr>
          <w:sz w:val="28"/>
          <w:szCs w:val="28"/>
        </w:rPr>
      </w:pPr>
      <w:r w:rsidRPr="009B3D73">
        <w:rPr>
          <w:sz w:val="28"/>
          <w:szCs w:val="28"/>
        </w:rPr>
        <w:t>межбюджетных трансфертов финансовое управление возвращает главному администратору Уведомление с сопроводительным письмом с указанием причин, послуживших основанием для возврата.</w:t>
      </w:r>
    </w:p>
    <w:p w:rsidR="00DE0645" w:rsidRPr="009B3D73" w:rsidRDefault="00DE0645" w:rsidP="00D7460E">
      <w:pPr>
        <w:pStyle w:val="20"/>
        <w:shd w:val="clear" w:color="auto" w:fill="auto"/>
        <w:ind w:firstLine="740"/>
        <w:jc w:val="both"/>
        <w:rPr>
          <w:sz w:val="28"/>
          <w:szCs w:val="28"/>
        </w:rPr>
      </w:pPr>
      <w:r w:rsidRPr="009B3D73">
        <w:rPr>
          <w:sz w:val="28"/>
          <w:szCs w:val="28"/>
        </w:rPr>
        <w:t>Основаниями для отказа в согласовании решения о наличии потребности в направлении на те же цели в текущем финансовом году остатка межбюджетных трансфертов являются:</w:t>
      </w:r>
    </w:p>
    <w:p w:rsidR="00DE0645" w:rsidRPr="009B3D73" w:rsidRDefault="00DE0645" w:rsidP="00D7460E">
      <w:pPr>
        <w:pStyle w:val="20"/>
        <w:shd w:val="clear" w:color="auto" w:fill="auto"/>
        <w:ind w:firstLine="740"/>
        <w:jc w:val="both"/>
        <w:rPr>
          <w:sz w:val="28"/>
          <w:szCs w:val="28"/>
        </w:rPr>
      </w:pPr>
      <w:r w:rsidRPr="009B3D73">
        <w:rPr>
          <w:sz w:val="28"/>
          <w:szCs w:val="28"/>
        </w:rPr>
        <w:t>несоответствие оформления Уведомления требованиям, установленным Министерством Финансов Российской Федерации;</w:t>
      </w:r>
    </w:p>
    <w:p w:rsidR="00DE0645" w:rsidRPr="009B3D73" w:rsidRDefault="00DE0645" w:rsidP="00903C68">
      <w:pPr>
        <w:pStyle w:val="20"/>
        <w:shd w:val="clear" w:color="auto" w:fill="auto"/>
        <w:tabs>
          <w:tab w:val="center" w:pos="2054"/>
          <w:tab w:val="right" w:pos="2544"/>
          <w:tab w:val="right" w:pos="5520"/>
          <w:tab w:val="right" w:pos="9034"/>
        </w:tabs>
        <w:ind w:firstLine="740"/>
        <w:jc w:val="both"/>
        <w:rPr>
          <w:sz w:val="28"/>
          <w:szCs w:val="28"/>
        </w:rPr>
      </w:pPr>
      <w:r w:rsidRPr="009B3D73">
        <w:rPr>
          <w:sz w:val="28"/>
          <w:szCs w:val="28"/>
        </w:rPr>
        <w:t xml:space="preserve">нарушение сроков представления Уведомления по расчетам между бюджетами по </w:t>
      </w:r>
      <w:r w:rsidRPr="009B3D73">
        <w:rPr>
          <w:sz w:val="28"/>
          <w:szCs w:val="28"/>
        </w:rPr>
        <w:tab/>
        <w:t>межбюджетным трансфертам требованиям срока,</w:t>
      </w:r>
    </w:p>
    <w:p w:rsidR="00DE0645" w:rsidRPr="009B3D73" w:rsidRDefault="00DE0645" w:rsidP="00D7460E">
      <w:pPr>
        <w:pStyle w:val="20"/>
        <w:shd w:val="clear" w:color="auto" w:fill="auto"/>
        <w:ind w:firstLine="0"/>
        <w:jc w:val="both"/>
        <w:rPr>
          <w:sz w:val="28"/>
          <w:szCs w:val="28"/>
        </w:rPr>
      </w:pPr>
      <w:r w:rsidRPr="009B3D73">
        <w:rPr>
          <w:sz w:val="28"/>
          <w:szCs w:val="28"/>
        </w:rPr>
        <w:t>установленным пункте 3 настоящего Порядка;</w:t>
      </w:r>
    </w:p>
    <w:p w:rsidR="00DE0645" w:rsidRPr="009B3D73" w:rsidRDefault="00DE0645" w:rsidP="00D7460E">
      <w:pPr>
        <w:pStyle w:val="20"/>
        <w:shd w:val="clear" w:color="auto" w:fill="auto"/>
        <w:ind w:firstLine="740"/>
        <w:jc w:val="both"/>
        <w:rPr>
          <w:sz w:val="28"/>
          <w:szCs w:val="28"/>
        </w:rPr>
      </w:pPr>
      <w:r w:rsidRPr="009B3D73">
        <w:rPr>
          <w:sz w:val="28"/>
          <w:szCs w:val="28"/>
        </w:rPr>
        <w:t>наличие замечаний, связанных с обоснованием подтверждения наличия потребности;</w:t>
      </w:r>
    </w:p>
    <w:p w:rsidR="00DE0645" w:rsidRPr="009B3D73" w:rsidRDefault="00DE0645" w:rsidP="00D7460E">
      <w:pPr>
        <w:pStyle w:val="20"/>
        <w:shd w:val="clear" w:color="auto" w:fill="auto"/>
        <w:ind w:firstLine="740"/>
        <w:jc w:val="both"/>
        <w:rPr>
          <w:sz w:val="28"/>
          <w:szCs w:val="28"/>
        </w:rPr>
      </w:pPr>
      <w:r w:rsidRPr="009B3D73">
        <w:rPr>
          <w:sz w:val="28"/>
          <w:szCs w:val="28"/>
        </w:rPr>
        <w:t>наличие в Решении Собрания депутатов муниципального образования «Новопершинский сельсовет» Дмитриевского района Курской области на текущий финансовый год и плановый период предусмотренных на те же цели бюджетных ассигнований (за исключением целевых средств, являющихся источниками финансового обеспечения бюджетных обязательств, принятых при исполнении местного бюджета в отчетном финансовом году).</w:t>
      </w:r>
    </w:p>
    <w:p w:rsidR="00DE0645" w:rsidRPr="009B3D73" w:rsidRDefault="00DE0645" w:rsidP="00D7460E">
      <w:pPr>
        <w:pStyle w:val="20"/>
        <w:numPr>
          <w:ilvl w:val="0"/>
          <w:numId w:val="1"/>
        </w:numPr>
        <w:shd w:val="clear" w:color="auto" w:fill="auto"/>
        <w:tabs>
          <w:tab w:val="left" w:pos="1130"/>
        </w:tabs>
        <w:ind w:firstLine="740"/>
        <w:jc w:val="both"/>
        <w:rPr>
          <w:sz w:val="28"/>
          <w:szCs w:val="28"/>
        </w:rPr>
      </w:pPr>
      <w:r w:rsidRPr="009B3D73">
        <w:rPr>
          <w:sz w:val="28"/>
          <w:szCs w:val="28"/>
        </w:rPr>
        <w:t>Решение главного администратора о наличии потребности в межбюджетных трансфертах в форме Уведомления формируется в двух экземплярах не позднее дня, следующего за днем получения им согласования финансового управления решения о наличии потребности в межбюджетных трансфертах.</w:t>
      </w:r>
    </w:p>
    <w:p w:rsidR="00DE0645" w:rsidRPr="009B3D73" w:rsidRDefault="00DE0645" w:rsidP="00D7460E">
      <w:pPr>
        <w:pStyle w:val="20"/>
        <w:shd w:val="clear" w:color="auto" w:fill="auto"/>
        <w:ind w:firstLine="740"/>
        <w:jc w:val="both"/>
        <w:rPr>
          <w:sz w:val="28"/>
          <w:szCs w:val="28"/>
        </w:rPr>
      </w:pPr>
      <w:r w:rsidRPr="009B3D73">
        <w:rPr>
          <w:sz w:val="28"/>
          <w:szCs w:val="28"/>
        </w:rPr>
        <w:t>Один экземпляр Уведомления в день формирования подлежит направлению в адрес главного администратора доходов бюджета по возврату остатков целевых средств, с одновременным направлением его заверенной копии начальнику отдела бухучета и отчетности соответствующего бюджета.</w:t>
      </w:r>
    </w:p>
    <w:p w:rsidR="00DE0645" w:rsidRPr="009B3D73" w:rsidRDefault="00DE0645" w:rsidP="00D7460E">
      <w:pPr>
        <w:pStyle w:val="20"/>
        <w:shd w:val="clear" w:color="auto" w:fill="auto"/>
        <w:ind w:firstLine="740"/>
        <w:jc w:val="both"/>
        <w:rPr>
          <w:sz w:val="28"/>
          <w:szCs w:val="28"/>
        </w:rPr>
      </w:pPr>
      <w:r w:rsidRPr="009B3D73">
        <w:rPr>
          <w:sz w:val="28"/>
          <w:szCs w:val="28"/>
        </w:rPr>
        <w:t>Уведомление оформляется отдельно по каждому главному администратору доходов бюджета по возврату остатков целевых средств.</w:t>
      </w:r>
    </w:p>
    <w:p w:rsidR="00DE0645" w:rsidRPr="009B3D73" w:rsidRDefault="00DE0645" w:rsidP="00D7460E">
      <w:pPr>
        <w:pStyle w:val="20"/>
        <w:numPr>
          <w:ilvl w:val="0"/>
          <w:numId w:val="1"/>
        </w:numPr>
        <w:shd w:val="clear" w:color="auto" w:fill="auto"/>
        <w:tabs>
          <w:tab w:val="left" w:pos="1099"/>
        </w:tabs>
        <w:ind w:firstLine="740"/>
        <w:jc w:val="both"/>
        <w:rPr>
          <w:sz w:val="28"/>
          <w:szCs w:val="28"/>
        </w:rPr>
      </w:pPr>
      <w:r w:rsidRPr="009B3D73">
        <w:rPr>
          <w:sz w:val="28"/>
          <w:szCs w:val="28"/>
        </w:rPr>
        <w:t>Возврат в доход бюджета, которому они ранее предоставлялись, остатков межбюджетных трансфертов, потребность в которых подтверждена, осуществляется в пределах отраженных на лицевом счете, открытом главному администратору доходов бюджета муниципального образования «Новопершинский сельсовет» Дмитриевского района Курской области от возврата остатков целевых средств, сумм соответствующих доходов от возврата остатков целевых средств, на основании оформленной им Заявки на возврат и приложенной к ней копии Уведомления, представленных в Управление федерального казначейства по Курской области.</w:t>
      </w:r>
    </w:p>
    <w:p w:rsidR="00DE0645" w:rsidRPr="009B3D73" w:rsidRDefault="00DE0645" w:rsidP="00D7460E">
      <w:pPr>
        <w:spacing w:after="200" w:line="276" w:lineRule="auto"/>
        <w:rPr>
          <w:sz w:val="28"/>
          <w:szCs w:val="28"/>
          <w:lang w:eastAsia="en-US"/>
        </w:rPr>
      </w:pPr>
    </w:p>
    <w:p w:rsidR="00DE0645" w:rsidRPr="009B3D73" w:rsidRDefault="00DE0645" w:rsidP="00E60F38">
      <w:pPr>
        <w:pStyle w:val="NoSpacing"/>
        <w:widowControl w:val="0"/>
      </w:pPr>
    </w:p>
    <w:sectPr w:rsidR="00DE0645" w:rsidRPr="009B3D73" w:rsidSect="009B3D73">
      <w:headerReference w:type="default" r:id="rId7"/>
      <w:pgSz w:w="11906" w:h="16838"/>
      <w:pgMar w:top="1134" w:right="1247" w:bottom="1134" w:left="153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645" w:rsidRDefault="00DE0645" w:rsidP="00AE2A60">
      <w:r>
        <w:separator/>
      </w:r>
    </w:p>
  </w:endnote>
  <w:endnote w:type="continuationSeparator" w:id="1">
    <w:p w:rsidR="00DE0645" w:rsidRDefault="00DE0645" w:rsidP="00AE2A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645" w:rsidRDefault="00DE0645" w:rsidP="00AE2A60">
      <w:r>
        <w:separator/>
      </w:r>
    </w:p>
  </w:footnote>
  <w:footnote w:type="continuationSeparator" w:id="1">
    <w:p w:rsidR="00DE0645" w:rsidRDefault="00DE0645" w:rsidP="00AE2A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645" w:rsidRDefault="00DE0645">
    <w:pPr>
      <w:pStyle w:val="Header"/>
      <w:jc w:val="center"/>
    </w:pPr>
    <w:fldSimple w:instr="PAGE   \* MERGEFORMAT">
      <w:r>
        <w:rPr>
          <w:noProof/>
        </w:rPr>
        <w:t>2</w:t>
      </w:r>
    </w:fldSimple>
  </w:p>
  <w:p w:rsidR="00DE0645" w:rsidRDefault="00DE064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9C48D2"/>
    <w:multiLevelType w:val="multilevel"/>
    <w:tmpl w:val="D70CA474"/>
    <w:lvl w:ilvl="0">
      <w:start w:val="1"/>
      <w:numFmt w:val="decimal"/>
      <w:lvlText w:val="%1."/>
      <w:lvlJc w:val="left"/>
      <w:rPr>
        <w:rFonts w:ascii="Times New Roman" w:eastAsia="Times New Roman" w:hAnsi="Times New Roman"/>
        <w:b w:val="0"/>
        <w:bCs w:val="0"/>
        <w:i w:val="0"/>
        <w:iCs w:val="0"/>
        <w:smallCaps w:val="0"/>
        <w:strike w:val="0"/>
        <w:dstrike w:val="0"/>
        <w:color w:val="000000"/>
        <w:spacing w:val="0"/>
        <w:w w:val="100"/>
        <w:position w:val="0"/>
        <w:sz w:val="28"/>
        <w:szCs w:val="28"/>
        <w:u w:val="none"/>
        <w:effect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6AF4"/>
    <w:rsid w:val="00000861"/>
    <w:rsid w:val="000032EB"/>
    <w:rsid w:val="000042C4"/>
    <w:rsid w:val="0000546A"/>
    <w:rsid w:val="00007CE0"/>
    <w:rsid w:val="00012898"/>
    <w:rsid w:val="000244D4"/>
    <w:rsid w:val="00024BCB"/>
    <w:rsid w:val="00031019"/>
    <w:rsid w:val="00032854"/>
    <w:rsid w:val="00033386"/>
    <w:rsid w:val="00033DE5"/>
    <w:rsid w:val="00036A26"/>
    <w:rsid w:val="00036D7A"/>
    <w:rsid w:val="00037191"/>
    <w:rsid w:val="00037B1E"/>
    <w:rsid w:val="000408ED"/>
    <w:rsid w:val="000415B2"/>
    <w:rsid w:val="0004188F"/>
    <w:rsid w:val="00042758"/>
    <w:rsid w:val="00044AD2"/>
    <w:rsid w:val="000475C5"/>
    <w:rsid w:val="000502B8"/>
    <w:rsid w:val="0005355F"/>
    <w:rsid w:val="00054480"/>
    <w:rsid w:val="00060411"/>
    <w:rsid w:val="00060A7A"/>
    <w:rsid w:val="00062312"/>
    <w:rsid w:val="000647F6"/>
    <w:rsid w:val="00066870"/>
    <w:rsid w:val="00072626"/>
    <w:rsid w:val="00074D9E"/>
    <w:rsid w:val="00076ADA"/>
    <w:rsid w:val="00076F5F"/>
    <w:rsid w:val="00081670"/>
    <w:rsid w:val="00083EC0"/>
    <w:rsid w:val="00086228"/>
    <w:rsid w:val="0008758E"/>
    <w:rsid w:val="00087CD0"/>
    <w:rsid w:val="00090053"/>
    <w:rsid w:val="000916CC"/>
    <w:rsid w:val="0009197E"/>
    <w:rsid w:val="00093D5F"/>
    <w:rsid w:val="000945B3"/>
    <w:rsid w:val="0009560C"/>
    <w:rsid w:val="00097BBB"/>
    <w:rsid w:val="000A4D4B"/>
    <w:rsid w:val="000A65CF"/>
    <w:rsid w:val="000A6C55"/>
    <w:rsid w:val="000B043C"/>
    <w:rsid w:val="000B15C3"/>
    <w:rsid w:val="000B1CF4"/>
    <w:rsid w:val="000B1F7B"/>
    <w:rsid w:val="000B55B9"/>
    <w:rsid w:val="000C308C"/>
    <w:rsid w:val="000C444E"/>
    <w:rsid w:val="000D3580"/>
    <w:rsid w:val="000D36A6"/>
    <w:rsid w:val="000D3F15"/>
    <w:rsid w:val="000D5BAF"/>
    <w:rsid w:val="000D746D"/>
    <w:rsid w:val="000E013D"/>
    <w:rsid w:val="000E0403"/>
    <w:rsid w:val="000E0B97"/>
    <w:rsid w:val="000E1786"/>
    <w:rsid w:val="000E7398"/>
    <w:rsid w:val="000F1546"/>
    <w:rsid w:val="000F18F9"/>
    <w:rsid w:val="000F2ADB"/>
    <w:rsid w:val="000F346B"/>
    <w:rsid w:val="000F61FD"/>
    <w:rsid w:val="000F6EFC"/>
    <w:rsid w:val="001005DD"/>
    <w:rsid w:val="001007B9"/>
    <w:rsid w:val="00100896"/>
    <w:rsid w:val="00103727"/>
    <w:rsid w:val="0011003B"/>
    <w:rsid w:val="00114964"/>
    <w:rsid w:val="001209DD"/>
    <w:rsid w:val="00121621"/>
    <w:rsid w:val="001277B6"/>
    <w:rsid w:val="0013090D"/>
    <w:rsid w:val="00134AA6"/>
    <w:rsid w:val="001352FA"/>
    <w:rsid w:val="00140A14"/>
    <w:rsid w:val="00141C13"/>
    <w:rsid w:val="00144663"/>
    <w:rsid w:val="00144E10"/>
    <w:rsid w:val="00146438"/>
    <w:rsid w:val="0014762D"/>
    <w:rsid w:val="00150CBC"/>
    <w:rsid w:val="00151A13"/>
    <w:rsid w:val="00153999"/>
    <w:rsid w:val="00154669"/>
    <w:rsid w:val="00156950"/>
    <w:rsid w:val="001618A7"/>
    <w:rsid w:val="00161942"/>
    <w:rsid w:val="00162115"/>
    <w:rsid w:val="00162466"/>
    <w:rsid w:val="00163C2D"/>
    <w:rsid w:val="0016412D"/>
    <w:rsid w:val="00164F14"/>
    <w:rsid w:val="00165C63"/>
    <w:rsid w:val="00166FC3"/>
    <w:rsid w:val="001677AC"/>
    <w:rsid w:val="00167C8F"/>
    <w:rsid w:val="00171836"/>
    <w:rsid w:val="00173BC3"/>
    <w:rsid w:val="00173E7A"/>
    <w:rsid w:val="00175A80"/>
    <w:rsid w:val="00176F7D"/>
    <w:rsid w:val="001808C3"/>
    <w:rsid w:val="001812AE"/>
    <w:rsid w:val="00183698"/>
    <w:rsid w:val="0018388A"/>
    <w:rsid w:val="001842A4"/>
    <w:rsid w:val="001862A2"/>
    <w:rsid w:val="001863AA"/>
    <w:rsid w:val="00187B43"/>
    <w:rsid w:val="0019042C"/>
    <w:rsid w:val="00191E18"/>
    <w:rsid w:val="00193626"/>
    <w:rsid w:val="001951BB"/>
    <w:rsid w:val="001A08FA"/>
    <w:rsid w:val="001A373C"/>
    <w:rsid w:val="001B10C7"/>
    <w:rsid w:val="001B140D"/>
    <w:rsid w:val="001B3330"/>
    <w:rsid w:val="001B577B"/>
    <w:rsid w:val="001C199F"/>
    <w:rsid w:val="001C1AB9"/>
    <w:rsid w:val="001C3ACD"/>
    <w:rsid w:val="001C4C58"/>
    <w:rsid w:val="001C71C2"/>
    <w:rsid w:val="001C7709"/>
    <w:rsid w:val="001D54FF"/>
    <w:rsid w:val="001D704C"/>
    <w:rsid w:val="001E20C0"/>
    <w:rsid w:val="001E27B5"/>
    <w:rsid w:val="001E3471"/>
    <w:rsid w:val="001E413D"/>
    <w:rsid w:val="001E4776"/>
    <w:rsid w:val="001E58EE"/>
    <w:rsid w:val="001F479D"/>
    <w:rsid w:val="001F5105"/>
    <w:rsid w:val="001F5B41"/>
    <w:rsid w:val="001F7491"/>
    <w:rsid w:val="001F750E"/>
    <w:rsid w:val="001F7594"/>
    <w:rsid w:val="00200100"/>
    <w:rsid w:val="00200A68"/>
    <w:rsid w:val="002019C3"/>
    <w:rsid w:val="002021F7"/>
    <w:rsid w:val="002036B7"/>
    <w:rsid w:val="00203B17"/>
    <w:rsid w:val="00215065"/>
    <w:rsid w:val="00215364"/>
    <w:rsid w:val="00217704"/>
    <w:rsid w:val="00220078"/>
    <w:rsid w:val="0022061B"/>
    <w:rsid w:val="00221943"/>
    <w:rsid w:val="00221C92"/>
    <w:rsid w:val="00223085"/>
    <w:rsid w:val="00224A7E"/>
    <w:rsid w:val="00224C19"/>
    <w:rsid w:val="00224F81"/>
    <w:rsid w:val="00225259"/>
    <w:rsid w:val="00226724"/>
    <w:rsid w:val="00226D43"/>
    <w:rsid w:val="00233CF9"/>
    <w:rsid w:val="00234C4C"/>
    <w:rsid w:val="002350F8"/>
    <w:rsid w:val="002364EB"/>
    <w:rsid w:val="00236C93"/>
    <w:rsid w:val="0024170B"/>
    <w:rsid w:val="00244EB6"/>
    <w:rsid w:val="00244FF1"/>
    <w:rsid w:val="00245D02"/>
    <w:rsid w:val="00246440"/>
    <w:rsid w:val="00246AED"/>
    <w:rsid w:val="00250B76"/>
    <w:rsid w:val="00250BFB"/>
    <w:rsid w:val="0025794F"/>
    <w:rsid w:val="002606C4"/>
    <w:rsid w:val="00261165"/>
    <w:rsid w:val="0026655B"/>
    <w:rsid w:val="0026750B"/>
    <w:rsid w:val="00267F07"/>
    <w:rsid w:val="00271ED8"/>
    <w:rsid w:val="0027216B"/>
    <w:rsid w:val="0027591D"/>
    <w:rsid w:val="00276602"/>
    <w:rsid w:val="0027790D"/>
    <w:rsid w:val="00280FEE"/>
    <w:rsid w:val="00284211"/>
    <w:rsid w:val="0028439F"/>
    <w:rsid w:val="00290300"/>
    <w:rsid w:val="002916D3"/>
    <w:rsid w:val="00292789"/>
    <w:rsid w:val="00297119"/>
    <w:rsid w:val="002A5E13"/>
    <w:rsid w:val="002C0D94"/>
    <w:rsid w:val="002C1E97"/>
    <w:rsid w:val="002C3B4C"/>
    <w:rsid w:val="002C3C66"/>
    <w:rsid w:val="002C4B55"/>
    <w:rsid w:val="002C4D0D"/>
    <w:rsid w:val="002D0322"/>
    <w:rsid w:val="002D2FAD"/>
    <w:rsid w:val="002D3C2E"/>
    <w:rsid w:val="002D50F4"/>
    <w:rsid w:val="002D56F4"/>
    <w:rsid w:val="002D74C4"/>
    <w:rsid w:val="002E047B"/>
    <w:rsid w:val="002E16D5"/>
    <w:rsid w:val="002E27E2"/>
    <w:rsid w:val="002E36D3"/>
    <w:rsid w:val="002E3E31"/>
    <w:rsid w:val="002E6D55"/>
    <w:rsid w:val="002F0DCB"/>
    <w:rsid w:val="002F19B5"/>
    <w:rsid w:val="002F4900"/>
    <w:rsid w:val="002F519D"/>
    <w:rsid w:val="002F73DB"/>
    <w:rsid w:val="00300253"/>
    <w:rsid w:val="00303074"/>
    <w:rsid w:val="00307D9B"/>
    <w:rsid w:val="00310478"/>
    <w:rsid w:val="00310D70"/>
    <w:rsid w:val="00311611"/>
    <w:rsid w:val="00313849"/>
    <w:rsid w:val="00313BB7"/>
    <w:rsid w:val="0031469B"/>
    <w:rsid w:val="00316A00"/>
    <w:rsid w:val="0031755B"/>
    <w:rsid w:val="00317894"/>
    <w:rsid w:val="003227D3"/>
    <w:rsid w:val="00324E70"/>
    <w:rsid w:val="0032589C"/>
    <w:rsid w:val="00326ECC"/>
    <w:rsid w:val="0033553A"/>
    <w:rsid w:val="00335664"/>
    <w:rsid w:val="0033576F"/>
    <w:rsid w:val="003370F3"/>
    <w:rsid w:val="003376B9"/>
    <w:rsid w:val="003436CD"/>
    <w:rsid w:val="00351889"/>
    <w:rsid w:val="00353138"/>
    <w:rsid w:val="003537A0"/>
    <w:rsid w:val="003539A2"/>
    <w:rsid w:val="00355004"/>
    <w:rsid w:val="0035647D"/>
    <w:rsid w:val="00360858"/>
    <w:rsid w:val="003621E5"/>
    <w:rsid w:val="00363363"/>
    <w:rsid w:val="00365785"/>
    <w:rsid w:val="00367213"/>
    <w:rsid w:val="0037048F"/>
    <w:rsid w:val="0037338A"/>
    <w:rsid w:val="003738BA"/>
    <w:rsid w:val="003741C3"/>
    <w:rsid w:val="003745A0"/>
    <w:rsid w:val="003749C6"/>
    <w:rsid w:val="00376AF4"/>
    <w:rsid w:val="003773B8"/>
    <w:rsid w:val="00380B9B"/>
    <w:rsid w:val="00381A0D"/>
    <w:rsid w:val="003827A0"/>
    <w:rsid w:val="00383DDC"/>
    <w:rsid w:val="00386752"/>
    <w:rsid w:val="00387784"/>
    <w:rsid w:val="00391934"/>
    <w:rsid w:val="00391B7E"/>
    <w:rsid w:val="00391F9D"/>
    <w:rsid w:val="00392F47"/>
    <w:rsid w:val="00394F06"/>
    <w:rsid w:val="003A03FE"/>
    <w:rsid w:val="003A2699"/>
    <w:rsid w:val="003A2919"/>
    <w:rsid w:val="003A48F7"/>
    <w:rsid w:val="003A68FD"/>
    <w:rsid w:val="003B058A"/>
    <w:rsid w:val="003B20E4"/>
    <w:rsid w:val="003B2FBE"/>
    <w:rsid w:val="003B486F"/>
    <w:rsid w:val="003B4D32"/>
    <w:rsid w:val="003B5432"/>
    <w:rsid w:val="003B62EE"/>
    <w:rsid w:val="003C10CC"/>
    <w:rsid w:val="003C2EA8"/>
    <w:rsid w:val="003C3A2B"/>
    <w:rsid w:val="003C6C40"/>
    <w:rsid w:val="003D0CB5"/>
    <w:rsid w:val="003D26FF"/>
    <w:rsid w:val="003D3E44"/>
    <w:rsid w:val="003D4476"/>
    <w:rsid w:val="003D786A"/>
    <w:rsid w:val="003E25A6"/>
    <w:rsid w:val="003E2900"/>
    <w:rsid w:val="003E2E6A"/>
    <w:rsid w:val="003F264C"/>
    <w:rsid w:val="003F4D27"/>
    <w:rsid w:val="003F68EC"/>
    <w:rsid w:val="003F6BA3"/>
    <w:rsid w:val="003F6DA9"/>
    <w:rsid w:val="00401F0E"/>
    <w:rsid w:val="0040566B"/>
    <w:rsid w:val="004066DE"/>
    <w:rsid w:val="00406F8B"/>
    <w:rsid w:val="00412E7F"/>
    <w:rsid w:val="004144E4"/>
    <w:rsid w:val="00416000"/>
    <w:rsid w:val="00417483"/>
    <w:rsid w:val="00423945"/>
    <w:rsid w:val="00423D35"/>
    <w:rsid w:val="00423E10"/>
    <w:rsid w:val="00426C1D"/>
    <w:rsid w:val="00426EE9"/>
    <w:rsid w:val="00427FD5"/>
    <w:rsid w:val="0043024A"/>
    <w:rsid w:val="00442563"/>
    <w:rsid w:val="00443A74"/>
    <w:rsid w:val="0044447C"/>
    <w:rsid w:val="00445613"/>
    <w:rsid w:val="00447C42"/>
    <w:rsid w:val="004523FD"/>
    <w:rsid w:val="00456439"/>
    <w:rsid w:val="00456E2D"/>
    <w:rsid w:val="004576DD"/>
    <w:rsid w:val="004578F7"/>
    <w:rsid w:val="004739D0"/>
    <w:rsid w:val="00474FB9"/>
    <w:rsid w:val="004754E6"/>
    <w:rsid w:val="00475BA2"/>
    <w:rsid w:val="00475D23"/>
    <w:rsid w:val="00485DD6"/>
    <w:rsid w:val="00486E34"/>
    <w:rsid w:val="00490C27"/>
    <w:rsid w:val="00491ED6"/>
    <w:rsid w:val="004937C7"/>
    <w:rsid w:val="00493D2B"/>
    <w:rsid w:val="004944CA"/>
    <w:rsid w:val="004947D9"/>
    <w:rsid w:val="004959C6"/>
    <w:rsid w:val="004977AA"/>
    <w:rsid w:val="004A353B"/>
    <w:rsid w:val="004A4206"/>
    <w:rsid w:val="004A48BB"/>
    <w:rsid w:val="004B3476"/>
    <w:rsid w:val="004B4499"/>
    <w:rsid w:val="004B4733"/>
    <w:rsid w:val="004C0834"/>
    <w:rsid w:val="004C3B1E"/>
    <w:rsid w:val="004C503F"/>
    <w:rsid w:val="004C7177"/>
    <w:rsid w:val="004D3E0F"/>
    <w:rsid w:val="004D5987"/>
    <w:rsid w:val="004D5EAB"/>
    <w:rsid w:val="004D6717"/>
    <w:rsid w:val="004D6E09"/>
    <w:rsid w:val="004D7779"/>
    <w:rsid w:val="004E0265"/>
    <w:rsid w:val="004E1899"/>
    <w:rsid w:val="004E7782"/>
    <w:rsid w:val="004E7A86"/>
    <w:rsid w:val="004F0076"/>
    <w:rsid w:val="004F1E7D"/>
    <w:rsid w:val="004F3C1F"/>
    <w:rsid w:val="004F70DD"/>
    <w:rsid w:val="004F7D09"/>
    <w:rsid w:val="0050072B"/>
    <w:rsid w:val="00503235"/>
    <w:rsid w:val="005041B4"/>
    <w:rsid w:val="00505315"/>
    <w:rsid w:val="005071BB"/>
    <w:rsid w:val="00507961"/>
    <w:rsid w:val="00510893"/>
    <w:rsid w:val="0051152D"/>
    <w:rsid w:val="00511E4F"/>
    <w:rsid w:val="00514F82"/>
    <w:rsid w:val="00515E17"/>
    <w:rsid w:val="00516459"/>
    <w:rsid w:val="00516883"/>
    <w:rsid w:val="005206E1"/>
    <w:rsid w:val="00520BA4"/>
    <w:rsid w:val="00524483"/>
    <w:rsid w:val="00527B9E"/>
    <w:rsid w:val="005325EE"/>
    <w:rsid w:val="00540516"/>
    <w:rsid w:val="00544EF8"/>
    <w:rsid w:val="00545101"/>
    <w:rsid w:val="00547F35"/>
    <w:rsid w:val="00557DFD"/>
    <w:rsid w:val="005613D5"/>
    <w:rsid w:val="005614FB"/>
    <w:rsid w:val="00561AB5"/>
    <w:rsid w:val="005713B6"/>
    <w:rsid w:val="00571E86"/>
    <w:rsid w:val="0057497B"/>
    <w:rsid w:val="00580614"/>
    <w:rsid w:val="005816D9"/>
    <w:rsid w:val="00583EAC"/>
    <w:rsid w:val="005847D6"/>
    <w:rsid w:val="00586678"/>
    <w:rsid w:val="00587493"/>
    <w:rsid w:val="0058763E"/>
    <w:rsid w:val="00587A2D"/>
    <w:rsid w:val="00591DA1"/>
    <w:rsid w:val="005948E7"/>
    <w:rsid w:val="005962C2"/>
    <w:rsid w:val="005970DA"/>
    <w:rsid w:val="00597F4C"/>
    <w:rsid w:val="005A5FE0"/>
    <w:rsid w:val="005B315C"/>
    <w:rsid w:val="005B3BBA"/>
    <w:rsid w:val="005B56FE"/>
    <w:rsid w:val="005C1BC9"/>
    <w:rsid w:val="005C21F4"/>
    <w:rsid w:val="005C577A"/>
    <w:rsid w:val="005C75A5"/>
    <w:rsid w:val="005D0238"/>
    <w:rsid w:val="005D0452"/>
    <w:rsid w:val="005D1262"/>
    <w:rsid w:val="005D1C35"/>
    <w:rsid w:val="005D2207"/>
    <w:rsid w:val="005D2267"/>
    <w:rsid w:val="005D226A"/>
    <w:rsid w:val="005D529D"/>
    <w:rsid w:val="005D536E"/>
    <w:rsid w:val="005D581F"/>
    <w:rsid w:val="005D5F9F"/>
    <w:rsid w:val="005D620E"/>
    <w:rsid w:val="005D7D95"/>
    <w:rsid w:val="005E11F4"/>
    <w:rsid w:val="005E196B"/>
    <w:rsid w:val="005E4BCE"/>
    <w:rsid w:val="005F181B"/>
    <w:rsid w:val="005F217A"/>
    <w:rsid w:val="005F3B18"/>
    <w:rsid w:val="005F545B"/>
    <w:rsid w:val="005F55DB"/>
    <w:rsid w:val="005F6FCC"/>
    <w:rsid w:val="005F7F59"/>
    <w:rsid w:val="00600D13"/>
    <w:rsid w:val="006040D6"/>
    <w:rsid w:val="00604557"/>
    <w:rsid w:val="00604984"/>
    <w:rsid w:val="00604BD8"/>
    <w:rsid w:val="00607B5B"/>
    <w:rsid w:val="00610276"/>
    <w:rsid w:val="006122E6"/>
    <w:rsid w:val="00615255"/>
    <w:rsid w:val="00617319"/>
    <w:rsid w:val="006215C3"/>
    <w:rsid w:val="00623905"/>
    <w:rsid w:val="00624D49"/>
    <w:rsid w:val="0062540E"/>
    <w:rsid w:val="00630501"/>
    <w:rsid w:val="00631D7D"/>
    <w:rsid w:val="00635701"/>
    <w:rsid w:val="00635CBE"/>
    <w:rsid w:val="00636424"/>
    <w:rsid w:val="006366D2"/>
    <w:rsid w:val="00637151"/>
    <w:rsid w:val="00641A1A"/>
    <w:rsid w:val="00641AA0"/>
    <w:rsid w:val="006434BB"/>
    <w:rsid w:val="00643F31"/>
    <w:rsid w:val="00645119"/>
    <w:rsid w:val="00647572"/>
    <w:rsid w:val="00650281"/>
    <w:rsid w:val="006515C5"/>
    <w:rsid w:val="00652186"/>
    <w:rsid w:val="00653A61"/>
    <w:rsid w:val="00653C1E"/>
    <w:rsid w:val="00654D0A"/>
    <w:rsid w:val="00654FB5"/>
    <w:rsid w:val="00657E98"/>
    <w:rsid w:val="00666287"/>
    <w:rsid w:val="00667BB0"/>
    <w:rsid w:val="00670440"/>
    <w:rsid w:val="00672351"/>
    <w:rsid w:val="00673FBA"/>
    <w:rsid w:val="006741F6"/>
    <w:rsid w:val="00675DB5"/>
    <w:rsid w:val="00680C64"/>
    <w:rsid w:val="006839A0"/>
    <w:rsid w:val="00683BDF"/>
    <w:rsid w:val="006878A6"/>
    <w:rsid w:val="0069038B"/>
    <w:rsid w:val="00692252"/>
    <w:rsid w:val="00697C8F"/>
    <w:rsid w:val="006A267F"/>
    <w:rsid w:val="006A2C3C"/>
    <w:rsid w:val="006A56A5"/>
    <w:rsid w:val="006A6352"/>
    <w:rsid w:val="006A692D"/>
    <w:rsid w:val="006A70B1"/>
    <w:rsid w:val="006B0258"/>
    <w:rsid w:val="006B55B4"/>
    <w:rsid w:val="006C2569"/>
    <w:rsid w:val="006C7D1B"/>
    <w:rsid w:val="006D03EE"/>
    <w:rsid w:val="006D1183"/>
    <w:rsid w:val="006D4085"/>
    <w:rsid w:val="006D586C"/>
    <w:rsid w:val="006D60C4"/>
    <w:rsid w:val="006D7FF3"/>
    <w:rsid w:val="006E1EB2"/>
    <w:rsid w:val="006E289B"/>
    <w:rsid w:val="006E3140"/>
    <w:rsid w:val="006E35B8"/>
    <w:rsid w:val="006E5B9B"/>
    <w:rsid w:val="006E5BAA"/>
    <w:rsid w:val="006F32E1"/>
    <w:rsid w:val="006F437E"/>
    <w:rsid w:val="006F517F"/>
    <w:rsid w:val="006F53BB"/>
    <w:rsid w:val="006F59C4"/>
    <w:rsid w:val="0070129C"/>
    <w:rsid w:val="00702EE7"/>
    <w:rsid w:val="00703215"/>
    <w:rsid w:val="00703DE3"/>
    <w:rsid w:val="007066D1"/>
    <w:rsid w:val="0071128A"/>
    <w:rsid w:val="00712284"/>
    <w:rsid w:val="00712760"/>
    <w:rsid w:val="00717028"/>
    <w:rsid w:val="0072009E"/>
    <w:rsid w:val="00724710"/>
    <w:rsid w:val="00724947"/>
    <w:rsid w:val="007253A4"/>
    <w:rsid w:val="00725608"/>
    <w:rsid w:val="00725C85"/>
    <w:rsid w:val="007278CC"/>
    <w:rsid w:val="00727F45"/>
    <w:rsid w:val="00733102"/>
    <w:rsid w:val="00734EBC"/>
    <w:rsid w:val="00737046"/>
    <w:rsid w:val="0074512C"/>
    <w:rsid w:val="00745AB6"/>
    <w:rsid w:val="00745FA9"/>
    <w:rsid w:val="0074659F"/>
    <w:rsid w:val="007525D2"/>
    <w:rsid w:val="00753868"/>
    <w:rsid w:val="00753B5D"/>
    <w:rsid w:val="00754329"/>
    <w:rsid w:val="00755A2F"/>
    <w:rsid w:val="00755D9C"/>
    <w:rsid w:val="00756621"/>
    <w:rsid w:val="007648BA"/>
    <w:rsid w:val="00764943"/>
    <w:rsid w:val="00765262"/>
    <w:rsid w:val="00765F6F"/>
    <w:rsid w:val="00771186"/>
    <w:rsid w:val="00771901"/>
    <w:rsid w:val="007737F4"/>
    <w:rsid w:val="00773B60"/>
    <w:rsid w:val="007758FF"/>
    <w:rsid w:val="00784747"/>
    <w:rsid w:val="00784A0B"/>
    <w:rsid w:val="007854B2"/>
    <w:rsid w:val="00791E88"/>
    <w:rsid w:val="0079318A"/>
    <w:rsid w:val="00794CDE"/>
    <w:rsid w:val="00795D15"/>
    <w:rsid w:val="00796E08"/>
    <w:rsid w:val="00797CFB"/>
    <w:rsid w:val="007A0006"/>
    <w:rsid w:val="007A028E"/>
    <w:rsid w:val="007A2484"/>
    <w:rsid w:val="007A2732"/>
    <w:rsid w:val="007B0AF1"/>
    <w:rsid w:val="007B0CA3"/>
    <w:rsid w:val="007B2B42"/>
    <w:rsid w:val="007B3737"/>
    <w:rsid w:val="007B617B"/>
    <w:rsid w:val="007B775E"/>
    <w:rsid w:val="007C0E57"/>
    <w:rsid w:val="007C23CA"/>
    <w:rsid w:val="007C2CD6"/>
    <w:rsid w:val="007C5A25"/>
    <w:rsid w:val="007C6021"/>
    <w:rsid w:val="007C63D1"/>
    <w:rsid w:val="007C78B3"/>
    <w:rsid w:val="007D0318"/>
    <w:rsid w:val="007D1CD2"/>
    <w:rsid w:val="007D3A74"/>
    <w:rsid w:val="007D6757"/>
    <w:rsid w:val="007D76B7"/>
    <w:rsid w:val="007E0D91"/>
    <w:rsid w:val="007E1D9F"/>
    <w:rsid w:val="007E4B3D"/>
    <w:rsid w:val="007F0A45"/>
    <w:rsid w:val="007F1EED"/>
    <w:rsid w:val="007F2B35"/>
    <w:rsid w:val="007F5E11"/>
    <w:rsid w:val="007F610B"/>
    <w:rsid w:val="007F6738"/>
    <w:rsid w:val="007F6DB7"/>
    <w:rsid w:val="007F6F81"/>
    <w:rsid w:val="007F70E5"/>
    <w:rsid w:val="008012F7"/>
    <w:rsid w:val="0080181A"/>
    <w:rsid w:val="00803E2D"/>
    <w:rsid w:val="008049F7"/>
    <w:rsid w:val="00804AC4"/>
    <w:rsid w:val="00805152"/>
    <w:rsid w:val="00810AEE"/>
    <w:rsid w:val="00811682"/>
    <w:rsid w:val="00811C1F"/>
    <w:rsid w:val="00812BED"/>
    <w:rsid w:val="00815BD6"/>
    <w:rsid w:val="00816044"/>
    <w:rsid w:val="00816622"/>
    <w:rsid w:val="00822A74"/>
    <w:rsid w:val="00823267"/>
    <w:rsid w:val="00823736"/>
    <w:rsid w:val="008266B3"/>
    <w:rsid w:val="00827B82"/>
    <w:rsid w:val="00832C1F"/>
    <w:rsid w:val="0083747B"/>
    <w:rsid w:val="00844773"/>
    <w:rsid w:val="008471E2"/>
    <w:rsid w:val="00847872"/>
    <w:rsid w:val="00850619"/>
    <w:rsid w:val="00850B3E"/>
    <w:rsid w:val="00851A91"/>
    <w:rsid w:val="008548C9"/>
    <w:rsid w:val="00855577"/>
    <w:rsid w:val="00856868"/>
    <w:rsid w:val="008568B7"/>
    <w:rsid w:val="00857563"/>
    <w:rsid w:val="00864C81"/>
    <w:rsid w:val="0086570A"/>
    <w:rsid w:val="008669D2"/>
    <w:rsid w:val="00872383"/>
    <w:rsid w:val="008745FA"/>
    <w:rsid w:val="00876C80"/>
    <w:rsid w:val="00876FB8"/>
    <w:rsid w:val="00877560"/>
    <w:rsid w:val="00877C9D"/>
    <w:rsid w:val="0088026A"/>
    <w:rsid w:val="00882ECF"/>
    <w:rsid w:val="0088438C"/>
    <w:rsid w:val="008845AA"/>
    <w:rsid w:val="008856D0"/>
    <w:rsid w:val="008857BB"/>
    <w:rsid w:val="008868F9"/>
    <w:rsid w:val="00891018"/>
    <w:rsid w:val="008913D1"/>
    <w:rsid w:val="00893077"/>
    <w:rsid w:val="00893792"/>
    <w:rsid w:val="0089435A"/>
    <w:rsid w:val="008943ED"/>
    <w:rsid w:val="0089466A"/>
    <w:rsid w:val="008960FF"/>
    <w:rsid w:val="008A2A72"/>
    <w:rsid w:val="008A558B"/>
    <w:rsid w:val="008A588D"/>
    <w:rsid w:val="008A60C9"/>
    <w:rsid w:val="008A6546"/>
    <w:rsid w:val="008A6816"/>
    <w:rsid w:val="008B1A43"/>
    <w:rsid w:val="008B3883"/>
    <w:rsid w:val="008B39A3"/>
    <w:rsid w:val="008B4B74"/>
    <w:rsid w:val="008B63B0"/>
    <w:rsid w:val="008C23F9"/>
    <w:rsid w:val="008C2CDB"/>
    <w:rsid w:val="008C3324"/>
    <w:rsid w:val="008C4A6F"/>
    <w:rsid w:val="008D0779"/>
    <w:rsid w:val="008D0E15"/>
    <w:rsid w:val="008D33AB"/>
    <w:rsid w:val="008D50D9"/>
    <w:rsid w:val="008D64EE"/>
    <w:rsid w:val="008E2768"/>
    <w:rsid w:val="008E283B"/>
    <w:rsid w:val="008E31C6"/>
    <w:rsid w:val="008E71B1"/>
    <w:rsid w:val="008E7CB5"/>
    <w:rsid w:val="008E7D46"/>
    <w:rsid w:val="008E7DFC"/>
    <w:rsid w:val="008F102B"/>
    <w:rsid w:val="008F1A5F"/>
    <w:rsid w:val="008F21CE"/>
    <w:rsid w:val="008F3801"/>
    <w:rsid w:val="008F4168"/>
    <w:rsid w:val="008F51F8"/>
    <w:rsid w:val="008F694B"/>
    <w:rsid w:val="008F6ACD"/>
    <w:rsid w:val="008F7091"/>
    <w:rsid w:val="008F71AA"/>
    <w:rsid w:val="00902120"/>
    <w:rsid w:val="00903C68"/>
    <w:rsid w:val="00903C7E"/>
    <w:rsid w:val="009058B6"/>
    <w:rsid w:val="009079C4"/>
    <w:rsid w:val="009120C0"/>
    <w:rsid w:val="009120F4"/>
    <w:rsid w:val="00917616"/>
    <w:rsid w:val="009219A3"/>
    <w:rsid w:val="00922F90"/>
    <w:rsid w:val="0092497F"/>
    <w:rsid w:val="00933B48"/>
    <w:rsid w:val="009341F9"/>
    <w:rsid w:val="0093480C"/>
    <w:rsid w:val="0094057A"/>
    <w:rsid w:val="0094392E"/>
    <w:rsid w:val="00946D61"/>
    <w:rsid w:val="009471BA"/>
    <w:rsid w:val="00947C5B"/>
    <w:rsid w:val="00950561"/>
    <w:rsid w:val="0095260E"/>
    <w:rsid w:val="00955554"/>
    <w:rsid w:val="0095693B"/>
    <w:rsid w:val="009638C5"/>
    <w:rsid w:val="0096396D"/>
    <w:rsid w:val="00964E98"/>
    <w:rsid w:val="00970B06"/>
    <w:rsid w:val="00974AD5"/>
    <w:rsid w:val="0097533E"/>
    <w:rsid w:val="00980872"/>
    <w:rsid w:val="00982214"/>
    <w:rsid w:val="009829EE"/>
    <w:rsid w:val="00985C1E"/>
    <w:rsid w:val="0098620D"/>
    <w:rsid w:val="00991E1A"/>
    <w:rsid w:val="00992C8B"/>
    <w:rsid w:val="009948C1"/>
    <w:rsid w:val="00994EBD"/>
    <w:rsid w:val="009A2965"/>
    <w:rsid w:val="009A2E5D"/>
    <w:rsid w:val="009A44F1"/>
    <w:rsid w:val="009A4B97"/>
    <w:rsid w:val="009A5648"/>
    <w:rsid w:val="009A615B"/>
    <w:rsid w:val="009A6AE7"/>
    <w:rsid w:val="009A7B26"/>
    <w:rsid w:val="009A7D86"/>
    <w:rsid w:val="009B1620"/>
    <w:rsid w:val="009B1C1C"/>
    <w:rsid w:val="009B3D73"/>
    <w:rsid w:val="009B3DA7"/>
    <w:rsid w:val="009B4121"/>
    <w:rsid w:val="009B43B4"/>
    <w:rsid w:val="009D1823"/>
    <w:rsid w:val="009D2593"/>
    <w:rsid w:val="009D3F01"/>
    <w:rsid w:val="009D46A3"/>
    <w:rsid w:val="009D4DBF"/>
    <w:rsid w:val="009D581D"/>
    <w:rsid w:val="009D7017"/>
    <w:rsid w:val="009D71AF"/>
    <w:rsid w:val="009D7CB3"/>
    <w:rsid w:val="009D7ED8"/>
    <w:rsid w:val="009E01C7"/>
    <w:rsid w:val="009E09C6"/>
    <w:rsid w:val="009E10FB"/>
    <w:rsid w:val="009E29B6"/>
    <w:rsid w:val="009E2EF4"/>
    <w:rsid w:val="009E47D3"/>
    <w:rsid w:val="009E4997"/>
    <w:rsid w:val="009E4F8C"/>
    <w:rsid w:val="009E6C7F"/>
    <w:rsid w:val="009E7EE9"/>
    <w:rsid w:val="009F0628"/>
    <w:rsid w:val="009F331F"/>
    <w:rsid w:val="009F3EF2"/>
    <w:rsid w:val="009F6AAB"/>
    <w:rsid w:val="00A00652"/>
    <w:rsid w:val="00A01BFA"/>
    <w:rsid w:val="00A01D17"/>
    <w:rsid w:val="00A0552B"/>
    <w:rsid w:val="00A074D0"/>
    <w:rsid w:val="00A07579"/>
    <w:rsid w:val="00A11172"/>
    <w:rsid w:val="00A132AC"/>
    <w:rsid w:val="00A135AB"/>
    <w:rsid w:val="00A13C1E"/>
    <w:rsid w:val="00A14C03"/>
    <w:rsid w:val="00A153EB"/>
    <w:rsid w:val="00A16691"/>
    <w:rsid w:val="00A171A9"/>
    <w:rsid w:val="00A23B87"/>
    <w:rsid w:val="00A24165"/>
    <w:rsid w:val="00A24A9D"/>
    <w:rsid w:val="00A2564F"/>
    <w:rsid w:val="00A26F40"/>
    <w:rsid w:val="00A3287E"/>
    <w:rsid w:val="00A332DE"/>
    <w:rsid w:val="00A3724A"/>
    <w:rsid w:val="00A376A5"/>
    <w:rsid w:val="00A4034B"/>
    <w:rsid w:val="00A41094"/>
    <w:rsid w:val="00A46023"/>
    <w:rsid w:val="00A47A8C"/>
    <w:rsid w:val="00A530E5"/>
    <w:rsid w:val="00A53502"/>
    <w:rsid w:val="00A54C79"/>
    <w:rsid w:val="00A61375"/>
    <w:rsid w:val="00A61CDA"/>
    <w:rsid w:val="00A62D4F"/>
    <w:rsid w:val="00A64C5F"/>
    <w:rsid w:val="00A66B13"/>
    <w:rsid w:val="00A66F2F"/>
    <w:rsid w:val="00A675FE"/>
    <w:rsid w:val="00A72BDA"/>
    <w:rsid w:val="00A76A02"/>
    <w:rsid w:val="00A77336"/>
    <w:rsid w:val="00A8240F"/>
    <w:rsid w:val="00A8344A"/>
    <w:rsid w:val="00A86291"/>
    <w:rsid w:val="00A86E24"/>
    <w:rsid w:val="00AA1991"/>
    <w:rsid w:val="00AA4C7F"/>
    <w:rsid w:val="00AA7223"/>
    <w:rsid w:val="00AB1F4E"/>
    <w:rsid w:val="00AB306F"/>
    <w:rsid w:val="00AB4855"/>
    <w:rsid w:val="00AB7550"/>
    <w:rsid w:val="00AC1EF3"/>
    <w:rsid w:val="00AC4F72"/>
    <w:rsid w:val="00AC508A"/>
    <w:rsid w:val="00AC5C60"/>
    <w:rsid w:val="00AC6ED6"/>
    <w:rsid w:val="00AD331B"/>
    <w:rsid w:val="00AD4B77"/>
    <w:rsid w:val="00AD5985"/>
    <w:rsid w:val="00AD64DD"/>
    <w:rsid w:val="00AE1A77"/>
    <w:rsid w:val="00AE2A60"/>
    <w:rsid w:val="00AE3359"/>
    <w:rsid w:val="00AE6BB8"/>
    <w:rsid w:val="00AF099D"/>
    <w:rsid w:val="00AF31CC"/>
    <w:rsid w:val="00AF48A1"/>
    <w:rsid w:val="00AF57B4"/>
    <w:rsid w:val="00AF7ED0"/>
    <w:rsid w:val="00B00C1F"/>
    <w:rsid w:val="00B02F15"/>
    <w:rsid w:val="00B05317"/>
    <w:rsid w:val="00B05425"/>
    <w:rsid w:val="00B155FD"/>
    <w:rsid w:val="00B158E6"/>
    <w:rsid w:val="00B216C0"/>
    <w:rsid w:val="00B221D7"/>
    <w:rsid w:val="00B2384B"/>
    <w:rsid w:val="00B24C75"/>
    <w:rsid w:val="00B33F14"/>
    <w:rsid w:val="00B3436D"/>
    <w:rsid w:val="00B35C60"/>
    <w:rsid w:val="00B36F6C"/>
    <w:rsid w:val="00B41944"/>
    <w:rsid w:val="00B436BD"/>
    <w:rsid w:val="00B442E5"/>
    <w:rsid w:val="00B45152"/>
    <w:rsid w:val="00B47AFE"/>
    <w:rsid w:val="00B51A38"/>
    <w:rsid w:val="00B523BA"/>
    <w:rsid w:val="00B53C63"/>
    <w:rsid w:val="00B53F17"/>
    <w:rsid w:val="00B54685"/>
    <w:rsid w:val="00B5622B"/>
    <w:rsid w:val="00B57FE7"/>
    <w:rsid w:val="00B604D9"/>
    <w:rsid w:val="00B6093D"/>
    <w:rsid w:val="00B635D5"/>
    <w:rsid w:val="00B64F96"/>
    <w:rsid w:val="00B7102F"/>
    <w:rsid w:val="00B74B6E"/>
    <w:rsid w:val="00B76286"/>
    <w:rsid w:val="00B7747C"/>
    <w:rsid w:val="00B818F4"/>
    <w:rsid w:val="00B8284D"/>
    <w:rsid w:val="00B83DA1"/>
    <w:rsid w:val="00B84A96"/>
    <w:rsid w:val="00B8522B"/>
    <w:rsid w:val="00B856C9"/>
    <w:rsid w:val="00B872F1"/>
    <w:rsid w:val="00B87676"/>
    <w:rsid w:val="00B87C42"/>
    <w:rsid w:val="00B90552"/>
    <w:rsid w:val="00B92162"/>
    <w:rsid w:val="00B963A0"/>
    <w:rsid w:val="00BA1B0E"/>
    <w:rsid w:val="00BA4EE4"/>
    <w:rsid w:val="00BA5CE5"/>
    <w:rsid w:val="00BB264D"/>
    <w:rsid w:val="00BB5F33"/>
    <w:rsid w:val="00BB692E"/>
    <w:rsid w:val="00BB6F27"/>
    <w:rsid w:val="00BC05DC"/>
    <w:rsid w:val="00BC1E3E"/>
    <w:rsid w:val="00BC34D4"/>
    <w:rsid w:val="00BC3C70"/>
    <w:rsid w:val="00BC571A"/>
    <w:rsid w:val="00BC764F"/>
    <w:rsid w:val="00BD0630"/>
    <w:rsid w:val="00BD1587"/>
    <w:rsid w:val="00BD5C4C"/>
    <w:rsid w:val="00BE02C8"/>
    <w:rsid w:val="00BE356E"/>
    <w:rsid w:val="00BE55C7"/>
    <w:rsid w:val="00BE5CCD"/>
    <w:rsid w:val="00BE628A"/>
    <w:rsid w:val="00BE6A4B"/>
    <w:rsid w:val="00BE6FF5"/>
    <w:rsid w:val="00BE7ACC"/>
    <w:rsid w:val="00BF06E8"/>
    <w:rsid w:val="00BF12DA"/>
    <w:rsid w:val="00BF15AC"/>
    <w:rsid w:val="00BF1A23"/>
    <w:rsid w:val="00BF1C92"/>
    <w:rsid w:val="00BF1EC3"/>
    <w:rsid w:val="00BF2582"/>
    <w:rsid w:val="00BF3D21"/>
    <w:rsid w:val="00BF7EF8"/>
    <w:rsid w:val="00C00A65"/>
    <w:rsid w:val="00C00D3E"/>
    <w:rsid w:val="00C0197F"/>
    <w:rsid w:val="00C04E7D"/>
    <w:rsid w:val="00C07D36"/>
    <w:rsid w:val="00C10196"/>
    <w:rsid w:val="00C11244"/>
    <w:rsid w:val="00C1158C"/>
    <w:rsid w:val="00C11AA8"/>
    <w:rsid w:val="00C13D61"/>
    <w:rsid w:val="00C14E0B"/>
    <w:rsid w:val="00C15BF0"/>
    <w:rsid w:val="00C164C1"/>
    <w:rsid w:val="00C2085F"/>
    <w:rsid w:val="00C23AB1"/>
    <w:rsid w:val="00C24AA4"/>
    <w:rsid w:val="00C268FA"/>
    <w:rsid w:val="00C274BF"/>
    <w:rsid w:val="00C27BA9"/>
    <w:rsid w:val="00C309F8"/>
    <w:rsid w:val="00C341D9"/>
    <w:rsid w:val="00C364B8"/>
    <w:rsid w:val="00C370E6"/>
    <w:rsid w:val="00C40472"/>
    <w:rsid w:val="00C40A67"/>
    <w:rsid w:val="00C42118"/>
    <w:rsid w:val="00C4557C"/>
    <w:rsid w:val="00C5005B"/>
    <w:rsid w:val="00C511DF"/>
    <w:rsid w:val="00C5240A"/>
    <w:rsid w:val="00C52771"/>
    <w:rsid w:val="00C55706"/>
    <w:rsid w:val="00C609A1"/>
    <w:rsid w:val="00C60D54"/>
    <w:rsid w:val="00C63A51"/>
    <w:rsid w:val="00C65B60"/>
    <w:rsid w:val="00C70383"/>
    <w:rsid w:val="00C7043C"/>
    <w:rsid w:val="00C7053E"/>
    <w:rsid w:val="00C70B31"/>
    <w:rsid w:val="00C7367F"/>
    <w:rsid w:val="00C73856"/>
    <w:rsid w:val="00C81539"/>
    <w:rsid w:val="00C8266D"/>
    <w:rsid w:val="00C85126"/>
    <w:rsid w:val="00C86EFA"/>
    <w:rsid w:val="00C8718E"/>
    <w:rsid w:val="00C873B9"/>
    <w:rsid w:val="00C90F9F"/>
    <w:rsid w:val="00C916E9"/>
    <w:rsid w:val="00C92B06"/>
    <w:rsid w:val="00C93714"/>
    <w:rsid w:val="00C93FB1"/>
    <w:rsid w:val="00C94268"/>
    <w:rsid w:val="00C966F3"/>
    <w:rsid w:val="00C97E98"/>
    <w:rsid w:val="00CA245B"/>
    <w:rsid w:val="00CA3729"/>
    <w:rsid w:val="00CA4170"/>
    <w:rsid w:val="00CB1348"/>
    <w:rsid w:val="00CB345D"/>
    <w:rsid w:val="00CB3CE0"/>
    <w:rsid w:val="00CB44CE"/>
    <w:rsid w:val="00CB649D"/>
    <w:rsid w:val="00CC0102"/>
    <w:rsid w:val="00CC5AA9"/>
    <w:rsid w:val="00CC758E"/>
    <w:rsid w:val="00CD0850"/>
    <w:rsid w:val="00CD29E0"/>
    <w:rsid w:val="00CD32C1"/>
    <w:rsid w:val="00CD6972"/>
    <w:rsid w:val="00CD6D7B"/>
    <w:rsid w:val="00CE2158"/>
    <w:rsid w:val="00CE2F7E"/>
    <w:rsid w:val="00CF084E"/>
    <w:rsid w:val="00CF0DC0"/>
    <w:rsid w:val="00CF15DA"/>
    <w:rsid w:val="00CF25CC"/>
    <w:rsid w:val="00CF35B3"/>
    <w:rsid w:val="00CF3E0D"/>
    <w:rsid w:val="00CF4E80"/>
    <w:rsid w:val="00CF5AD9"/>
    <w:rsid w:val="00CF5F0E"/>
    <w:rsid w:val="00CF5F67"/>
    <w:rsid w:val="00CF5FE5"/>
    <w:rsid w:val="00CF6351"/>
    <w:rsid w:val="00CF6664"/>
    <w:rsid w:val="00CF69B1"/>
    <w:rsid w:val="00CF6BDF"/>
    <w:rsid w:val="00CF7F6B"/>
    <w:rsid w:val="00D04AB9"/>
    <w:rsid w:val="00D07316"/>
    <w:rsid w:val="00D11C1E"/>
    <w:rsid w:val="00D171D0"/>
    <w:rsid w:val="00D20BD6"/>
    <w:rsid w:val="00D228F3"/>
    <w:rsid w:val="00D23384"/>
    <w:rsid w:val="00D2341D"/>
    <w:rsid w:val="00D24500"/>
    <w:rsid w:val="00D34C45"/>
    <w:rsid w:val="00D366B6"/>
    <w:rsid w:val="00D37F06"/>
    <w:rsid w:val="00D40D94"/>
    <w:rsid w:val="00D43C66"/>
    <w:rsid w:val="00D44918"/>
    <w:rsid w:val="00D46167"/>
    <w:rsid w:val="00D5115A"/>
    <w:rsid w:val="00D51390"/>
    <w:rsid w:val="00D522A6"/>
    <w:rsid w:val="00D53033"/>
    <w:rsid w:val="00D53089"/>
    <w:rsid w:val="00D56B00"/>
    <w:rsid w:val="00D572EF"/>
    <w:rsid w:val="00D576BC"/>
    <w:rsid w:val="00D602AC"/>
    <w:rsid w:val="00D637BD"/>
    <w:rsid w:val="00D662D3"/>
    <w:rsid w:val="00D7056D"/>
    <w:rsid w:val="00D70BF7"/>
    <w:rsid w:val="00D71C02"/>
    <w:rsid w:val="00D72724"/>
    <w:rsid w:val="00D7313D"/>
    <w:rsid w:val="00D7460E"/>
    <w:rsid w:val="00D76930"/>
    <w:rsid w:val="00D779A9"/>
    <w:rsid w:val="00D81175"/>
    <w:rsid w:val="00D8137C"/>
    <w:rsid w:val="00D819E4"/>
    <w:rsid w:val="00D845B5"/>
    <w:rsid w:val="00D86AC0"/>
    <w:rsid w:val="00D929CA"/>
    <w:rsid w:val="00D92F2E"/>
    <w:rsid w:val="00D96BA4"/>
    <w:rsid w:val="00DA590D"/>
    <w:rsid w:val="00DA5990"/>
    <w:rsid w:val="00DB14FB"/>
    <w:rsid w:val="00DB4DC8"/>
    <w:rsid w:val="00DB62A5"/>
    <w:rsid w:val="00DB6341"/>
    <w:rsid w:val="00DB7545"/>
    <w:rsid w:val="00DC4CD3"/>
    <w:rsid w:val="00DC4EC0"/>
    <w:rsid w:val="00DC51CC"/>
    <w:rsid w:val="00DC7004"/>
    <w:rsid w:val="00DD133C"/>
    <w:rsid w:val="00DD2DD6"/>
    <w:rsid w:val="00DD3998"/>
    <w:rsid w:val="00DD61BB"/>
    <w:rsid w:val="00DD7E9B"/>
    <w:rsid w:val="00DE0018"/>
    <w:rsid w:val="00DE0023"/>
    <w:rsid w:val="00DE0645"/>
    <w:rsid w:val="00DE1070"/>
    <w:rsid w:val="00DE2362"/>
    <w:rsid w:val="00DE2AF1"/>
    <w:rsid w:val="00DE2F74"/>
    <w:rsid w:val="00DE47DC"/>
    <w:rsid w:val="00DE4D27"/>
    <w:rsid w:val="00DE50E3"/>
    <w:rsid w:val="00DF15B1"/>
    <w:rsid w:val="00DF295A"/>
    <w:rsid w:val="00DF4A39"/>
    <w:rsid w:val="00DF50CD"/>
    <w:rsid w:val="00E00B94"/>
    <w:rsid w:val="00E01FAB"/>
    <w:rsid w:val="00E04DCF"/>
    <w:rsid w:val="00E10B26"/>
    <w:rsid w:val="00E130EA"/>
    <w:rsid w:val="00E14523"/>
    <w:rsid w:val="00E15D0F"/>
    <w:rsid w:val="00E17323"/>
    <w:rsid w:val="00E17824"/>
    <w:rsid w:val="00E23FE2"/>
    <w:rsid w:val="00E2493A"/>
    <w:rsid w:val="00E37B92"/>
    <w:rsid w:val="00E418DA"/>
    <w:rsid w:val="00E41EC0"/>
    <w:rsid w:val="00E43C58"/>
    <w:rsid w:val="00E44E6D"/>
    <w:rsid w:val="00E45389"/>
    <w:rsid w:val="00E52113"/>
    <w:rsid w:val="00E5661B"/>
    <w:rsid w:val="00E569AB"/>
    <w:rsid w:val="00E56AE0"/>
    <w:rsid w:val="00E60F38"/>
    <w:rsid w:val="00E615E9"/>
    <w:rsid w:val="00E62BAB"/>
    <w:rsid w:val="00E62EA7"/>
    <w:rsid w:val="00E63388"/>
    <w:rsid w:val="00E67DC3"/>
    <w:rsid w:val="00E70DA4"/>
    <w:rsid w:val="00E73845"/>
    <w:rsid w:val="00E73D77"/>
    <w:rsid w:val="00E7437A"/>
    <w:rsid w:val="00E77E0F"/>
    <w:rsid w:val="00E8093F"/>
    <w:rsid w:val="00E821F1"/>
    <w:rsid w:val="00E83686"/>
    <w:rsid w:val="00E83B84"/>
    <w:rsid w:val="00E84D1B"/>
    <w:rsid w:val="00E87001"/>
    <w:rsid w:val="00E92B28"/>
    <w:rsid w:val="00E933F5"/>
    <w:rsid w:val="00E934BC"/>
    <w:rsid w:val="00E94993"/>
    <w:rsid w:val="00E95645"/>
    <w:rsid w:val="00E95AC4"/>
    <w:rsid w:val="00EA0330"/>
    <w:rsid w:val="00EA0447"/>
    <w:rsid w:val="00EA0FF9"/>
    <w:rsid w:val="00EA2DB5"/>
    <w:rsid w:val="00EA2E5E"/>
    <w:rsid w:val="00EA3811"/>
    <w:rsid w:val="00EA43E4"/>
    <w:rsid w:val="00EB0399"/>
    <w:rsid w:val="00EB07F4"/>
    <w:rsid w:val="00EB1B11"/>
    <w:rsid w:val="00EB2967"/>
    <w:rsid w:val="00EB2BDE"/>
    <w:rsid w:val="00EB6A90"/>
    <w:rsid w:val="00EC07AE"/>
    <w:rsid w:val="00EC1B53"/>
    <w:rsid w:val="00EC5FF7"/>
    <w:rsid w:val="00EC61ED"/>
    <w:rsid w:val="00EC6E89"/>
    <w:rsid w:val="00EC6EC5"/>
    <w:rsid w:val="00ED3C1D"/>
    <w:rsid w:val="00EE0AF3"/>
    <w:rsid w:val="00EE3AB1"/>
    <w:rsid w:val="00EE6FD3"/>
    <w:rsid w:val="00EE790E"/>
    <w:rsid w:val="00EF1114"/>
    <w:rsid w:val="00EF171E"/>
    <w:rsid w:val="00EF1C27"/>
    <w:rsid w:val="00EF4148"/>
    <w:rsid w:val="00EF44CA"/>
    <w:rsid w:val="00EF561C"/>
    <w:rsid w:val="00EF700F"/>
    <w:rsid w:val="00F00811"/>
    <w:rsid w:val="00F00E3E"/>
    <w:rsid w:val="00F01752"/>
    <w:rsid w:val="00F02DBC"/>
    <w:rsid w:val="00F03A0D"/>
    <w:rsid w:val="00F048D1"/>
    <w:rsid w:val="00F05945"/>
    <w:rsid w:val="00F060EC"/>
    <w:rsid w:val="00F10E21"/>
    <w:rsid w:val="00F1115A"/>
    <w:rsid w:val="00F1424D"/>
    <w:rsid w:val="00F147EA"/>
    <w:rsid w:val="00F15859"/>
    <w:rsid w:val="00F15EBC"/>
    <w:rsid w:val="00F17AEA"/>
    <w:rsid w:val="00F2223A"/>
    <w:rsid w:val="00F23CAF"/>
    <w:rsid w:val="00F23FE9"/>
    <w:rsid w:val="00F24939"/>
    <w:rsid w:val="00F25199"/>
    <w:rsid w:val="00F2676C"/>
    <w:rsid w:val="00F30710"/>
    <w:rsid w:val="00F337C1"/>
    <w:rsid w:val="00F35CDB"/>
    <w:rsid w:val="00F37E63"/>
    <w:rsid w:val="00F429C1"/>
    <w:rsid w:val="00F45DFB"/>
    <w:rsid w:val="00F52AC7"/>
    <w:rsid w:val="00F54570"/>
    <w:rsid w:val="00F54CB3"/>
    <w:rsid w:val="00F561F9"/>
    <w:rsid w:val="00F61784"/>
    <w:rsid w:val="00F63B23"/>
    <w:rsid w:val="00F63E33"/>
    <w:rsid w:val="00F64011"/>
    <w:rsid w:val="00F67EC5"/>
    <w:rsid w:val="00F747AD"/>
    <w:rsid w:val="00F751D3"/>
    <w:rsid w:val="00F836F8"/>
    <w:rsid w:val="00F83923"/>
    <w:rsid w:val="00F84E55"/>
    <w:rsid w:val="00F84ED4"/>
    <w:rsid w:val="00F853D7"/>
    <w:rsid w:val="00F8542F"/>
    <w:rsid w:val="00F87193"/>
    <w:rsid w:val="00F8793B"/>
    <w:rsid w:val="00F87D73"/>
    <w:rsid w:val="00F909ED"/>
    <w:rsid w:val="00F930EC"/>
    <w:rsid w:val="00FA058E"/>
    <w:rsid w:val="00FA1576"/>
    <w:rsid w:val="00FA2B04"/>
    <w:rsid w:val="00FA43C2"/>
    <w:rsid w:val="00FB1058"/>
    <w:rsid w:val="00FB207C"/>
    <w:rsid w:val="00FB26C8"/>
    <w:rsid w:val="00FB3F6C"/>
    <w:rsid w:val="00FB4238"/>
    <w:rsid w:val="00FB5126"/>
    <w:rsid w:val="00FB55ED"/>
    <w:rsid w:val="00FB584A"/>
    <w:rsid w:val="00FB5FD6"/>
    <w:rsid w:val="00FB60C8"/>
    <w:rsid w:val="00FB6245"/>
    <w:rsid w:val="00FC1D6E"/>
    <w:rsid w:val="00FC2FF1"/>
    <w:rsid w:val="00FC3D72"/>
    <w:rsid w:val="00FC3E5E"/>
    <w:rsid w:val="00FC66BF"/>
    <w:rsid w:val="00FC6FC4"/>
    <w:rsid w:val="00FD1FCF"/>
    <w:rsid w:val="00FD367C"/>
    <w:rsid w:val="00FD437A"/>
    <w:rsid w:val="00FD54AD"/>
    <w:rsid w:val="00FE0FD9"/>
    <w:rsid w:val="00FE1AEA"/>
    <w:rsid w:val="00FE2BAF"/>
    <w:rsid w:val="00FF0078"/>
    <w:rsid w:val="00FF0358"/>
    <w:rsid w:val="00FF09E9"/>
    <w:rsid w:val="00FF0A37"/>
    <w:rsid w:val="00FF0FEC"/>
    <w:rsid w:val="00FF316F"/>
    <w:rsid w:val="00FF4096"/>
    <w:rsid w:val="00FF5354"/>
    <w:rsid w:val="00FF57A6"/>
    <w:rsid w:val="00FF6DD3"/>
    <w:rsid w:val="00FF7E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EB2"/>
    <w:rPr>
      <w:rFonts w:eastAsia="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376AF4"/>
    <w:rPr>
      <w:sz w:val="28"/>
      <w:szCs w:val="28"/>
      <w:lang w:eastAsia="en-US"/>
    </w:rPr>
  </w:style>
  <w:style w:type="paragraph" w:styleId="BalloonText">
    <w:name w:val="Balloon Text"/>
    <w:basedOn w:val="Normal"/>
    <w:link w:val="BalloonTextChar"/>
    <w:uiPriority w:val="99"/>
    <w:semiHidden/>
    <w:rsid w:val="004523F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523FD"/>
    <w:rPr>
      <w:rFonts w:ascii="Tahoma" w:hAnsi="Tahoma" w:cs="Tahoma"/>
      <w:sz w:val="16"/>
      <w:szCs w:val="16"/>
    </w:rPr>
  </w:style>
  <w:style w:type="paragraph" w:styleId="ListParagraph">
    <w:name w:val="List Paragraph"/>
    <w:basedOn w:val="Normal"/>
    <w:uiPriority w:val="99"/>
    <w:qFormat/>
    <w:rsid w:val="00A61375"/>
    <w:pPr>
      <w:ind w:left="720"/>
    </w:pPr>
  </w:style>
  <w:style w:type="table" w:styleId="TableGrid">
    <w:name w:val="Table Grid"/>
    <w:basedOn w:val="TableNormal"/>
    <w:uiPriority w:val="99"/>
    <w:rsid w:val="00E37B92"/>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E2A60"/>
    <w:pPr>
      <w:tabs>
        <w:tab w:val="center" w:pos="4677"/>
        <w:tab w:val="right" w:pos="9355"/>
      </w:tabs>
    </w:pPr>
  </w:style>
  <w:style w:type="character" w:customStyle="1" w:styleId="HeaderChar">
    <w:name w:val="Header Char"/>
    <w:basedOn w:val="DefaultParagraphFont"/>
    <w:link w:val="Header"/>
    <w:uiPriority w:val="99"/>
    <w:locked/>
    <w:rsid w:val="00AE2A60"/>
    <w:rPr>
      <w:rFonts w:eastAsia="Times New Roman"/>
      <w:sz w:val="24"/>
      <w:szCs w:val="24"/>
      <w:lang w:eastAsia="ru-RU"/>
    </w:rPr>
  </w:style>
  <w:style w:type="paragraph" w:styleId="Footer">
    <w:name w:val="footer"/>
    <w:basedOn w:val="Normal"/>
    <w:link w:val="FooterChar"/>
    <w:uiPriority w:val="99"/>
    <w:rsid w:val="00AE2A60"/>
    <w:pPr>
      <w:tabs>
        <w:tab w:val="center" w:pos="4677"/>
        <w:tab w:val="right" w:pos="9355"/>
      </w:tabs>
    </w:pPr>
  </w:style>
  <w:style w:type="character" w:customStyle="1" w:styleId="FooterChar">
    <w:name w:val="Footer Char"/>
    <w:basedOn w:val="DefaultParagraphFont"/>
    <w:link w:val="Footer"/>
    <w:uiPriority w:val="99"/>
    <w:locked/>
    <w:rsid w:val="00AE2A60"/>
    <w:rPr>
      <w:rFonts w:eastAsia="Times New Roman"/>
      <w:sz w:val="24"/>
      <w:szCs w:val="24"/>
      <w:lang w:eastAsia="ru-RU"/>
    </w:rPr>
  </w:style>
  <w:style w:type="character" w:customStyle="1" w:styleId="2">
    <w:name w:val="Основной текст (2)_"/>
    <w:link w:val="20"/>
    <w:uiPriority w:val="99"/>
    <w:locked/>
    <w:rsid w:val="00D7460E"/>
    <w:rPr>
      <w:rFonts w:eastAsia="Times New Roman"/>
      <w:sz w:val="28"/>
      <w:szCs w:val="28"/>
      <w:shd w:val="clear" w:color="auto" w:fill="FFFFFF"/>
    </w:rPr>
  </w:style>
  <w:style w:type="paragraph" w:customStyle="1" w:styleId="20">
    <w:name w:val="Основной текст (2)"/>
    <w:basedOn w:val="Normal"/>
    <w:link w:val="2"/>
    <w:uiPriority w:val="99"/>
    <w:rsid w:val="00D7460E"/>
    <w:pPr>
      <w:widowControl w:val="0"/>
      <w:shd w:val="clear" w:color="auto" w:fill="FFFFFF"/>
      <w:spacing w:line="322" w:lineRule="exact"/>
      <w:ind w:hanging="500"/>
    </w:pPr>
    <w:rPr>
      <w:sz w:val="20"/>
      <w:szCs w:val="20"/>
    </w:rPr>
  </w:style>
  <w:style w:type="character" w:customStyle="1" w:styleId="3">
    <w:name w:val="Основной текст (3)_"/>
    <w:link w:val="30"/>
    <w:uiPriority w:val="99"/>
    <w:locked/>
    <w:rsid w:val="00D7460E"/>
    <w:rPr>
      <w:rFonts w:eastAsia="Times New Roman"/>
      <w:b/>
      <w:bCs/>
      <w:sz w:val="28"/>
      <w:szCs w:val="28"/>
      <w:shd w:val="clear" w:color="auto" w:fill="FFFFFF"/>
    </w:rPr>
  </w:style>
  <w:style w:type="paragraph" w:customStyle="1" w:styleId="30">
    <w:name w:val="Основной текст (3)"/>
    <w:basedOn w:val="Normal"/>
    <w:link w:val="3"/>
    <w:uiPriority w:val="99"/>
    <w:rsid w:val="00D7460E"/>
    <w:pPr>
      <w:widowControl w:val="0"/>
      <w:shd w:val="clear" w:color="auto" w:fill="FFFFFF"/>
      <w:spacing w:before="780" w:line="317" w:lineRule="exact"/>
    </w:pPr>
    <w:rPr>
      <w:b/>
      <w:bCs/>
      <w:sz w:val="20"/>
      <w:szCs w:val="20"/>
    </w:rPr>
  </w:style>
</w:styles>
</file>

<file path=word/webSettings.xml><?xml version="1.0" encoding="utf-8"?>
<w:webSettings xmlns:r="http://schemas.openxmlformats.org/officeDocument/2006/relationships" xmlns:w="http://schemas.openxmlformats.org/wordprocessingml/2006/main">
  <w:divs>
    <w:div w:id="1895771013">
      <w:marLeft w:val="0"/>
      <w:marRight w:val="0"/>
      <w:marTop w:val="0"/>
      <w:marBottom w:val="0"/>
      <w:divBdr>
        <w:top w:val="none" w:sz="0" w:space="0" w:color="auto"/>
        <w:left w:val="none" w:sz="0" w:space="0" w:color="auto"/>
        <w:bottom w:val="none" w:sz="0" w:space="0" w:color="auto"/>
        <w:right w:val="none" w:sz="0" w:space="0" w:color="auto"/>
      </w:divBdr>
    </w:div>
    <w:div w:id="18957710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TotalTime>
  <Pages>4</Pages>
  <Words>1128</Words>
  <Characters>6432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Finans</dc:creator>
  <cp:keywords/>
  <dc:description/>
  <cp:lastModifiedBy>а</cp:lastModifiedBy>
  <cp:revision>18</cp:revision>
  <cp:lastPrinted>2016-12-14T08:20:00Z</cp:lastPrinted>
  <dcterms:created xsi:type="dcterms:W3CDTF">2016-10-26T11:09:00Z</dcterms:created>
  <dcterms:modified xsi:type="dcterms:W3CDTF">2016-12-14T08:27:00Z</dcterms:modified>
</cp:coreProperties>
</file>